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8B558"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7D61A231" w14:textId="77777777" w:rsidR="005070A3" w:rsidRDefault="003A50E4">
      <w:pPr>
        <w:ind w:firstLine="0"/>
      </w:pPr>
      <w:r>
        <w:rPr>
          <w:b/>
          <w:caps/>
          <w:noProof/>
          <w:sz w:val="20"/>
        </w:rPr>
        <w:object w:dxaOrig="1440" w:dyaOrig="1440" w14:anchorId="69D398BD">
          <v:shape id="_x0000_s2050" type="#_x0000_t75" style="position:absolute;left:0;text-align:left;margin-left:217.05pt;margin-top:.85pt;width:47.65pt;height:56.05pt;z-index:251657728;mso-wrap-edited:f" wrapcoords="-318 0 -318 21330 21600 21330 21600 0 -318 0" o:allowincell="f">
            <v:imagedata r:id="rId8" o:title=""/>
            <w10:wrap type="tight"/>
          </v:shape>
          <o:OLEObject Type="Embed" ProgID="PBrush" ShapeID="_x0000_s2050" DrawAspect="Content" ObjectID="_1716209937" r:id="rId9"/>
        </w:object>
      </w:r>
    </w:p>
    <w:p w14:paraId="25983EF8" w14:textId="77777777" w:rsidR="005070A3" w:rsidRDefault="005070A3">
      <w:pPr>
        <w:ind w:firstLine="0"/>
      </w:pPr>
    </w:p>
    <w:p w14:paraId="5CB46BA9" w14:textId="77777777" w:rsidR="005070A3" w:rsidRDefault="005070A3">
      <w:pPr>
        <w:ind w:firstLine="0"/>
      </w:pPr>
    </w:p>
    <w:p w14:paraId="10931BBF" w14:textId="77777777" w:rsidR="005070A3" w:rsidRDefault="005070A3">
      <w:pPr>
        <w:ind w:firstLine="0"/>
      </w:pPr>
      <w:r>
        <w:tab/>
      </w:r>
      <w:r>
        <w:tab/>
        <w:t xml:space="preserve"> </w:t>
      </w:r>
    </w:p>
    <w:p w14:paraId="769C30B2" w14:textId="77777777" w:rsidR="005070A3" w:rsidRDefault="005070A3">
      <w:pPr>
        <w:shd w:val="solid" w:color="FFFFFF" w:fill="FFFFFF"/>
        <w:tabs>
          <w:tab w:val="left" w:pos="-851"/>
        </w:tabs>
        <w:ind w:firstLine="0"/>
        <w:jc w:val="center"/>
        <w:rPr>
          <w:caps/>
          <w:sz w:val="16"/>
        </w:rPr>
      </w:pPr>
    </w:p>
    <w:p w14:paraId="61051359"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AC432BF" w14:textId="77777777" w:rsidR="005070A3" w:rsidRDefault="005070A3">
      <w:pPr>
        <w:shd w:val="solid" w:color="FFFFFF" w:fill="FFFFFF"/>
        <w:ind w:firstLine="0"/>
        <w:jc w:val="center"/>
        <w:rPr>
          <w:b/>
        </w:rPr>
      </w:pPr>
    </w:p>
    <w:p w14:paraId="73DB9510" w14:textId="77777777" w:rsidR="005070A3" w:rsidRDefault="005070A3">
      <w:pPr>
        <w:shd w:val="solid" w:color="FFFFFF" w:fill="FFFFFF"/>
        <w:ind w:firstLine="0"/>
        <w:jc w:val="center"/>
        <w:rPr>
          <w:b/>
        </w:rPr>
      </w:pPr>
    </w:p>
    <w:p w14:paraId="0BDA3818" w14:textId="226B27E4" w:rsidR="00A71993" w:rsidRDefault="005070A3" w:rsidP="00A7199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Pr>
          <w:b/>
        </w:rPr>
        <w:t xml:space="preserve"> ŠAUKIMO TARYBOS </w:t>
      </w:r>
      <w:r w:rsidR="00DC2DDE">
        <w:rPr>
          <w:b/>
        </w:rPr>
        <w:t>40</w:t>
      </w:r>
      <w:r w:rsidR="0031795B">
        <w:rPr>
          <w:b/>
        </w:rPr>
        <w:t xml:space="preserve"> </w:t>
      </w:r>
      <w:r>
        <w:rPr>
          <w:b/>
        </w:rPr>
        <w:t>POSĖDŽIO</w:t>
      </w:r>
      <w:r w:rsidR="00362F32">
        <w:rPr>
          <w:b/>
        </w:rPr>
        <w:t xml:space="preserve"> </w:t>
      </w:r>
    </w:p>
    <w:p w14:paraId="02766549" w14:textId="0D3380A0" w:rsidR="005070A3" w:rsidRDefault="005070A3" w:rsidP="00A71993">
      <w:pPr>
        <w:shd w:val="solid" w:color="FFFFFF" w:fill="FFFFFF"/>
        <w:ind w:firstLine="0"/>
        <w:jc w:val="center"/>
        <w:outlineLvl w:val="0"/>
        <w:rPr>
          <w:b/>
          <w:sz w:val="20"/>
        </w:rPr>
      </w:pPr>
      <w:r>
        <w:rPr>
          <w:b/>
        </w:rPr>
        <w:t xml:space="preserve"> PROTOKOLAS</w:t>
      </w:r>
      <w:r>
        <w:rPr>
          <w:b/>
        </w:rPr>
        <w:fldChar w:fldCharType="end"/>
      </w: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26C99497" w14:textId="255816DA" w:rsidR="005070A3" w:rsidRDefault="00E64BF0">
      <w:pPr>
        <w:framePr w:w="5378" w:h="365" w:hRule="exact" w:hSpace="1418" w:wrap="around" w:vAnchor="page" w:hAnchor="page" w:x="3869" w:y="4145"/>
        <w:shd w:val="solid" w:color="FFFFFF" w:fill="FFFFFF"/>
        <w:ind w:firstLine="0"/>
        <w:jc w:val="center"/>
      </w:pPr>
      <w:r>
        <w:t>20</w:t>
      </w:r>
      <w:r w:rsidR="00F761FD">
        <w:t>2</w:t>
      </w:r>
      <w:r w:rsidR="00634DA9">
        <w:t>2</w:t>
      </w:r>
      <w:r w:rsidR="005070A3">
        <w:t xml:space="preserve"> m. </w:t>
      </w:r>
      <w:r w:rsidR="00DC2DDE">
        <w:t>gegužės 26</w:t>
      </w:r>
      <w:r w:rsidR="005070A3">
        <w:t xml:space="preserve"> d.  Nr. </w:t>
      </w:r>
      <w:r w:rsidR="00BE5BB7">
        <w:t>T1-</w:t>
      </w:r>
      <w:r w:rsidR="00DC2DDE">
        <w:t>5</w:t>
      </w:r>
    </w:p>
    <w:p w14:paraId="1E562A17" w14:textId="77777777" w:rsidR="005070A3" w:rsidRDefault="005070A3">
      <w:pPr>
        <w:ind w:firstLine="0"/>
        <w:jc w:val="center"/>
      </w:pPr>
    </w:p>
    <w:p w14:paraId="6A9987E6" w14:textId="77777777" w:rsidR="005070A3" w:rsidRDefault="005070A3" w:rsidP="00217458">
      <w:pPr>
        <w:ind w:left="709" w:hanging="709"/>
        <w:rPr>
          <w:sz w:val="12"/>
        </w:rPr>
      </w:pPr>
      <w:r>
        <w:tab/>
        <w:t xml:space="preserve"> </w:t>
      </w:r>
    </w:p>
    <w:p w14:paraId="1EFF70B4"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2FBEC74A" w14:textId="77777777" w:rsidR="00A71993" w:rsidRDefault="005070A3" w:rsidP="00A71993">
      <w:pPr>
        <w:shd w:val="solid" w:color="FFFFFF" w:fill="FFFFFF"/>
        <w:ind w:firstLine="0"/>
        <w:jc w:val="center"/>
      </w:pPr>
      <w:r>
        <w:t xml:space="preserve">   </w:t>
      </w:r>
      <w:r w:rsidR="00335BD0">
        <w:t xml:space="preserve"> </w:t>
      </w:r>
      <w:r w:rsidR="00A71993">
        <w:fldChar w:fldCharType="begin">
          <w:ffData>
            <w:name w:val="Text11"/>
            <w:enabled/>
            <w:calcOnExit w:val="0"/>
            <w:textInput>
              <w:default w:val="Rietavas"/>
            </w:textInput>
          </w:ffData>
        </w:fldChar>
      </w:r>
      <w:bookmarkStart w:id="2" w:name="Text11"/>
      <w:r w:rsidR="00A71993">
        <w:instrText xml:space="preserve"> FORMTEXT </w:instrText>
      </w:r>
      <w:r w:rsidR="00A71993">
        <w:fldChar w:fldCharType="separate"/>
      </w:r>
      <w:r w:rsidR="00A71993">
        <w:rPr>
          <w:noProof/>
        </w:rPr>
        <w:t>Rietavas</w:t>
      </w:r>
      <w:r w:rsidR="00A71993">
        <w:fldChar w:fldCharType="end"/>
      </w:r>
      <w:bookmarkEnd w:id="2"/>
    </w:p>
    <w:p w14:paraId="0E34F57C" w14:textId="44F0325B" w:rsidR="00A71993" w:rsidRDefault="00A71993" w:rsidP="009925E3">
      <w:pPr>
        <w:pStyle w:val="Pagrindiniotekstotrauka"/>
        <w:tabs>
          <w:tab w:val="left" w:pos="993"/>
          <w:tab w:val="left" w:pos="1134"/>
        </w:tabs>
        <w:ind w:firstLine="851"/>
      </w:pPr>
    </w:p>
    <w:p w14:paraId="26024716" w14:textId="77777777" w:rsidR="00A71993" w:rsidRDefault="00A71993" w:rsidP="009925E3">
      <w:pPr>
        <w:pStyle w:val="Pagrindiniotekstotrauka"/>
        <w:tabs>
          <w:tab w:val="left" w:pos="993"/>
          <w:tab w:val="left" w:pos="1134"/>
        </w:tabs>
        <w:ind w:firstLine="851"/>
      </w:pPr>
    </w:p>
    <w:p w14:paraId="48935D51" w14:textId="4C130DF9" w:rsidR="00C844B9" w:rsidRPr="00101042" w:rsidRDefault="00A71993" w:rsidP="009925E3">
      <w:pPr>
        <w:pStyle w:val="Pagrindiniotekstotrauka"/>
        <w:tabs>
          <w:tab w:val="left" w:pos="993"/>
          <w:tab w:val="left" w:pos="1134"/>
        </w:tabs>
        <w:ind w:firstLine="851"/>
        <w:rPr>
          <w:szCs w:val="24"/>
        </w:rPr>
      </w:pPr>
      <w:r>
        <w:t xml:space="preserve">    </w:t>
      </w:r>
      <w:r w:rsidR="009D203E">
        <w:t xml:space="preserve"> </w:t>
      </w:r>
      <w:r w:rsidR="005944E1">
        <w:rPr>
          <w:szCs w:val="24"/>
        </w:rPr>
        <w:t>P</w:t>
      </w:r>
      <w:r w:rsidR="00790AD3" w:rsidRPr="00101042">
        <w:rPr>
          <w:szCs w:val="24"/>
        </w:rPr>
        <w:t xml:space="preserve">osėdžio pradžia </w:t>
      </w:r>
      <w:r w:rsidR="007E2F20" w:rsidRPr="00101042">
        <w:rPr>
          <w:szCs w:val="24"/>
        </w:rPr>
        <w:t xml:space="preserve">– </w:t>
      </w:r>
      <w:r w:rsidR="006F2BDD">
        <w:rPr>
          <w:szCs w:val="24"/>
        </w:rPr>
        <w:t>9</w:t>
      </w:r>
      <w:r w:rsidR="00593944" w:rsidRPr="00101042">
        <w:rPr>
          <w:szCs w:val="24"/>
        </w:rPr>
        <w:t xml:space="preserve"> val. </w:t>
      </w:r>
      <w:r w:rsidR="006F2BDD">
        <w:rPr>
          <w:szCs w:val="24"/>
        </w:rPr>
        <w:t>0</w:t>
      </w:r>
      <w:r w:rsidR="000C5395" w:rsidRPr="00101042">
        <w:rPr>
          <w:szCs w:val="24"/>
        </w:rPr>
        <w:t>0</w:t>
      </w:r>
      <w:r w:rsidR="00790AD3" w:rsidRPr="00101042">
        <w:rPr>
          <w:szCs w:val="24"/>
        </w:rPr>
        <w:t xml:space="preserve"> </w:t>
      </w:r>
      <w:r w:rsidR="00FC3BB4" w:rsidRPr="00101042">
        <w:rPr>
          <w:szCs w:val="24"/>
        </w:rPr>
        <w:t xml:space="preserve"> min.</w:t>
      </w:r>
    </w:p>
    <w:p w14:paraId="586FC18B" w14:textId="2FAF8FA7" w:rsidR="005070A3" w:rsidRPr="009D0443" w:rsidRDefault="00C844B9"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Pr="00101042">
        <w:rPr>
          <w:szCs w:val="24"/>
        </w:rPr>
        <w:t xml:space="preserve"> P</w:t>
      </w:r>
      <w:r w:rsidR="00790AD3" w:rsidRPr="00101042">
        <w:rPr>
          <w:szCs w:val="24"/>
        </w:rPr>
        <w:t xml:space="preserve">osėdžio pabaiga – </w:t>
      </w:r>
      <w:r w:rsidR="00763360" w:rsidRPr="009D0443">
        <w:rPr>
          <w:szCs w:val="24"/>
        </w:rPr>
        <w:t>1</w:t>
      </w:r>
      <w:r w:rsidR="00756798">
        <w:rPr>
          <w:szCs w:val="24"/>
        </w:rPr>
        <w:t>2</w:t>
      </w:r>
      <w:r w:rsidR="00430130" w:rsidRPr="009D0443">
        <w:rPr>
          <w:szCs w:val="24"/>
        </w:rPr>
        <w:t xml:space="preserve"> </w:t>
      </w:r>
      <w:r w:rsidR="00790AD3" w:rsidRPr="009D0443">
        <w:rPr>
          <w:szCs w:val="24"/>
        </w:rPr>
        <w:t>val.</w:t>
      </w:r>
      <w:r w:rsidR="005070A3" w:rsidRPr="009D0443">
        <w:rPr>
          <w:szCs w:val="24"/>
        </w:rPr>
        <w:t xml:space="preserve"> </w:t>
      </w:r>
      <w:r w:rsidR="00A71993">
        <w:rPr>
          <w:szCs w:val="24"/>
        </w:rPr>
        <w:t>0</w:t>
      </w:r>
      <w:r w:rsidR="009D0443" w:rsidRPr="009D0443">
        <w:rPr>
          <w:szCs w:val="24"/>
        </w:rPr>
        <w:t>0</w:t>
      </w:r>
      <w:r w:rsidR="00593944" w:rsidRPr="009D0443">
        <w:rPr>
          <w:szCs w:val="24"/>
        </w:rPr>
        <w:t xml:space="preserve"> min.</w:t>
      </w:r>
    </w:p>
    <w:p w14:paraId="5260D886" w14:textId="77777777" w:rsidR="005070A3" w:rsidRPr="009D0443" w:rsidRDefault="005070A3" w:rsidP="009925E3">
      <w:pPr>
        <w:pStyle w:val="Pagrindiniotekstotrauka"/>
        <w:tabs>
          <w:tab w:val="left" w:pos="993"/>
          <w:tab w:val="left" w:pos="1134"/>
        </w:tabs>
        <w:ind w:firstLine="851"/>
        <w:rPr>
          <w:szCs w:val="24"/>
        </w:rPr>
      </w:pPr>
      <w:r w:rsidRPr="009D0443">
        <w:rPr>
          <w:szCs w:val="24"/>
        </w:rPr>
        <w:t xml:space="preserve">   </w:t>
      </w:r>
      <w:r w:rsidR="009D203E" w:rsidRPr="009D0443">
        <w:rPr>
          <w:szCs w:val="24"/>
        </w:rPr>
        <w:t xml:space="preserve"> </w:t>
      </w:r>
      <w:r w:rsidR="00335BD0" w:rsidRPr="009D0443">
        <w:rPr>
          <w:szCs w:val="24"/>
        </w:rPr>
        <w:t xml:space="preserve"> </w:t>
      </w:r>
      <w:r w:rsidRPr="009D0443">
        <w:rPr>
          <w:szCs w:val="24"/>
        </w:rPr>
        <w:t>Posėdžio pirmininkas – Antanas Černeckis.</w:t>
      </w:r>
    </w:p>
    <w:p w14:paraId="685F5D27" w14:textId="47BE5771" w:rsidR="005070A3" w:rsidRPr="009D0443" w:rsidRDefault="005070A3" w:rsidP="009925E3">
      <w:pPr>
        <w:pStyle w:val="Pagrindiniotekstotrauka"/>
        <w:tabs>
          <w:tab w:val="left" w:pos="993"/>
          <w:tab w:val="left" w:pos="1134"/>
        </w:tabs>
        <w:ind w:firstLine="851"/>
        <w:rPr>
          <w:szCs w:val="24"/>
        </w:rPr>
      </w:pPr>
      <w:r w:rsidRPr="009D0443">
        <w:rPr>
          <w:szCs w:val="24"/>
        </w:rPr>
        <w:t xml:space="preserve">   </w:t>
      </w:r>
      <w:r w:rsidR="009D203E" w:rsidRPr="009D0443">
        <w:rPr>
          <w:szCs w:val="24"/>
        </w:rPr>
        <w:t xml:space="preserve"> </w:t>
      </w:r>
      <w:r w:rsidR="00345C93" w:rsidRPr="009D0443">
        <w:rPr>
          <w:szCs w:val="24"/>
        </w:rPr>
        <w:t xml:space="preserve"> </w:t>
      </w:r>
      <w:r w:rsidRPr="009D0443">
        <w:rPr>
          <w:szCs w:val="24"/>
        </w:rPr>
        <w:t xml:space="preserve">Posėdžio sekretorė  </w:t>
      </w:r>
      <w:r w:rsidR="007E2F20" w:rsidRPr="009D0443">
        <w:rPr>
          <w:szCs w:val="24"/>
        </w:rPr>
        <w:t>–</w:t>
      </w:r>
      <w:r w:rsidRPr="009D0443">
        <w:rPr>
          <w:szCs w:val="24"/>
        </w:rPr>
        <w:t xml:space="preserve"> </w:t>
      </w:r>
      <w:r w:rsidR="002A17F4" w:rsidRPr="009D0443">
        <w:rPr>
          <w:szCs w:val="24"/>
        </w:rPr>
        <w:t>Jūratė Šedvilait</w:t>
      </w:r>
      <w:r w:rsidRPr="009D0443">
        <w:rPr>
          <w:szCs w:val="24"/>
        </w:rPr>
        <w:t>ė.</w:t>
      </w:r>
    </w:p>
    <w:p w14:paraId="2D857E28" w14:textId="7117C2F4" w:rsidR="006D311E" w:rsidRPr="000842C2" w:rsidRDefault="005070A3" w:rsidP="00421947">
      <w:pPr>
        <w:pStyle w:val="Pagrindiniotekstotrauka2"/>
        <w:tabs>
          <w:tab w:val="left" w:pos="1276"/>
          <w:tab w:val="center" w:pos="1418"/>
        </w:tabs>
        <w:ind w:firstLine="540"/>
        <w:rPr>
          <w:i/>
          <w:iCs/>
          <w:szCs w:val="24"/>
        </w:rPr>
      </w:pPr>
      <w:r w:rsidRPr="009D0443">
        <w:rPr>
          <w:szCs w:val="24"/>
        </w:rPr>
        <w:t xml:space="preserve">  </w:t>
      </w:r>
      <w:r w:rsidR="009D203E" w:rsidRPr="009D0443">
        <w:rPr>
          <w:szCs w:val="24"/>
        </w:rPr>
        <w:t xml:space="preserve"> </w:t>
      </w:r>
      <w:r w:rsidRPr="009D0443">
        <w:rPr>
          <w:szCs w:val="24"/>
        </w:rPr>
        <w:t xml:space="preserve"> </w:t>
      </w:r>
      <w:r w:rsidR="00345C93" w:rsidRPr="009D0443">
        <w:rPr>
          <w:szCs w:val="24"/>
        </w:rPr>
        <w:t xml:space="preserve"> </w:t>
      </w:r>
      <w:r w:rsidR="00286E56" w:rsidRPr="009D0443">
        <w:rPr>
          <w:szCs w:val="24"/>
        </w:rPr>
        <w:t xml:space="preserve">     </w:t>
      </w:r>
      <w:r w:rsidRPr="009D0443">
        <w:rPr>
          <w:szCs w:val="24"/>
        </w:rPr>
        <w:t>Dalyvavo:</w:t>
      </w:r>
      <w:r w:rsidR="00317318" w:rsidRPr="009D0443">
        <w:rPr>
          <w:szCs w:val="24"/>
        </w:rPr>
        <w:t xml:space="preserve"> </w:t>
      </w:r>
      <w:r w:rsidR="007A44E1" w:rsidRPr="009D0443">
        <w:rPr>
          <w:szCs w:val="24"/>
        </w:rPr>
        <w:t>1</w:t>
      </w:r>
      <w:r w:rsidR="00DC2DDE">
        <w:rPr>
          <w:szCs w:val="24"/>
        </w:rPr>
        <w:t>5</w:t>
      </w:r>
      <w:r w:rsidRPr="009D0443">
        <w:rPr>
          <w:szCs w:val="24"/>
        </w:rPr>
        <w:t xml:space="preserve"> </w:t>
      </w:r>
      <w:r w:rsidR="00891B8B" w:rsidRPr="009D0443">
        <w:rPr>
          <w:szCs w:val="24"/>
        </w:rPr>
        <w:t>T</w:t>
      </w:r>
      <w:r w:rsidRPr="009D0443">
        <w:rPr>
          <w:szCs w:val="24"/>
        </w:rPr>
        <w:t>arybos nar</w:t>
      </w:r>
      <w:r w:rsidR="00FE2BC1" w:rsidRPr="009D0443">
        <w:rPr>
          <w:szCs w:val="24"/>
        </w:rPr>
        <w:t>i</w:t>
      </w:r>
      <w:r w:rsidR="008C06E0" w:rsidRPr="009D0443">
        <w:rPr>
          <w:szCs w:val="24"/>
        </w:rPr>
        <w:t>ų</w:t>
      </w:r>
      <w:r w:rsidR="004264F0" w:rsidRPr="009D0443">
        <w:rPr>
          <w:szCs w:val="24"/>
        </w:rPr>
        <w:t xml:space="preserve"> </w:t>
      </w:r>
      <w:r w:rsidR="003675AF" w:rsidRPr="009D0443">
        <w:rPr>
          <w:szCs w:val="24"/>
        </w:rPr>
        <w:t>(sąrašas pridedamas)</w:t>
      </w:r>
      <w:r w:rsidR="00644604" w:rsidRPr="009D0443">
        <w:rPr>
          <w:szCs w:val="24"/>
        </w:rPr>
        <w:t xml:space="preserve">, </w:t>
      </w:r>
      <w:r w:rsidRPr="009D0443">
        <w:rPr>
          <w:szCs w:val="24"/>
        </w:rPr>
        <w:t>kviesti asmenys (sąrašas pridedamas</w:t>
      </w:r>
      <w:r w:rsidR="00790AD3" w:rsidRPr="009D0443">
        <w:rPr>
          <w:szCs w:val="24"/>
        </w:rPr>
        <w:t>)</w:t>
      </w:r>
      <w:r w:rsidRPr="009D0443">
        <w:rPr>
          <w:szCs w:val="24"/>
        </w:rPr>
        <w:t>.</w:t>
      </w:r>
      <w:r w:rsidR="00877AC5" w:rsidRPr="009D0443">
        <w:rPr>
          <w:szCs w:val="24"/>
        </w:rPr>
        <w:t xml:space="preserve"> </w:t>
      </w:r>
      <w:r w:rsidR="00DC2DDE">
        <w:rPr>
          <w:szCs w:val="24"/>
        </w:rPr>
        <w:t>Nedalyvavo Vytautas Blažaitis ir Saulius Jonušas</w:t>
      </w:r>
      <w:r w:rsidR="007F09C2">
        <w:rPr>
          <w:szCs w:val="24"/>
        </w:rPr>
        <w:t>.</w:t>
      </w:r>
      <w:r w:rsidR="00257B70">
        <w:rPr>
          <w:szCs w:val="24"/>
        </w:rPr>
        <w:t xml:space="preserve"> </w:t>
      </w:r>
      <w:r w:rsidR="00A20E2D">
        <w:rPr>
          <w:szCs w:val="24"/>
        </w:rPr>
        <w:t xml:space="preserve">Nuo 9 klausimo svarstymo nusišalino Vilija </w:t>
      </w:r>
      <w:proofErr w:type="spellStart"/>
      <w:r w:rsidR="00A20E2D">
        <w:rPr>
          <w:szCs w:val="24"/>
        </w:rPr>
        <w:t>Razmienė</w:t>
      </w:r>
      <w:proofErr w:type="spellEnd"/>
      <w:r w:rsidR="00A20E2D">
        <w:rPr>
          <w:szCs w:val="24"/>
        </w:rPr>
        <w:t xml:space="preserve"> ir Augustas </w:t>
      </w:r>
      <w:proofErr w:type="spellStart"/>
      <w:r w:rsidR="00A20E2D">
        <w:rPr>
          <w:szCs w:val="24"/>
        </w:rPr>
        <w:t>Šlimas</w:t>
      </w:r>
      <w:proofErr w:type="spellEnd"/>
      <w:r w:rsidR="00A20E2D">
        <w:rPr>
          <w:szCs w:val="24"/>
        </w:rPr>
        <w:t>.</w:t>
      </w:r>
    </w:p>
    <w:p w14:paraId="754587F7" w14:textId="77777777" w:rsidR="00532E19" w:rsidRDefault="00421947" w:rsidP="00421947">
      <w:pPr>
        <w:pStyle w:val="Pagrindiniotekstotrauka2"/>
        <w:tabs>
          <w:tab w:val="left" w:pos="1276"/>
          <w:tab w:val="center" w:pos="1418"/>
        </w:tabs>
        <w:ind w:firstLine="540"/>
        <w:rPr>
          <w:szCs w:val="24"/>
        </w:rPr>
      </w:pPr>
      <w:r>
        <w:t xml:space="preserve">     </w:t>
      </w:r>
      <w:r w:rsidR="00604534">
        <w:rPr>
          <w:szCs w:val="24"/>
        </w:rPr>
        <w:t xml:space="preserve">    </w:t>
      </w:r>
      <w:r w:rsidR="009D203E">
        <w:rPr>
          <w:szCs w:val="24"/>
        </w:rPr>
        <w:t xml:space="preserve"> </w:t>
      </w:r>
      <w:r w:rsidR="0011412D">
        <w:rPr>
          <w:szCs w:val="24"/>
        </w:rPr>
        <w:t>DARBOTVARKĖ:</w:t>
      </w:r>
    </w:p>
    <w:p w14:paraId="077DFADB" w14:textId="022843E9" w:rsidR="00410E6D" w:rsidRDefault="00410E6D" w:rsidP="0084383D">
      <w:pPr>
        <w:pStyle w:val="Sraopastraipa"/>
        <w:numPr>
          <w:ilvl w:val="0"/>
          <w:numId w:val="4"/>
        </w:numPr>
        <w:tabs>
          <w:tab w:val="clear" w:pos="1080"/>
          <w:tab w:val="num" w:pos="0"/>
          <w:tab w:val="left" w:pos="1560"/>
        </w:tabs>
        <w:ind w:left="0" w:firstLine="1276"/>
        <w:contextualSpacing/>
      </w:pPr>
      <w:r>
        <w:t xml:space="preserve">Dėl Rietavo savivaldybės šeštojo šaukimo tarybos </w:t>
      </w:r>
      <w:r w:rsidR="00DC2DDE">
        <w:t>40</w:t>
      </w:r>
      <w:r>
        <w:t xml:space="preserve"> posėdžio darbotvarkės patvirtinimo.</w:t>
      </w:r>
    </w:p>
    <w:p w14:paraId="070D5B3C" w14:textId="188D88FB" w:rsidR="00135BF6" w:rsidRDefault="00DC2DDE" w:rsidP="00135BF6">
      <w:pPr>
        <w:pStyle w:val="Sraopastraipa"/>
        <w:numPr>
          <w:ilvl w:val="0"/>
          <w:numId w:val="4"/>
        </w:numPr>
        <w:tabs>
          <w:tab w:val="left" w:pos="1560"/>
        </w:tabs>
        <w:ind w:left="0" w:firstLine="1276"/>
        <w:contextualSpacing/>
      </w:pPr>
      <w:r>
        <w:t xml:space="preserve">Dėl pritarimo </w:t>
      </w:r>
      <w:bookmarkStart w:id="3" w:name="_Hlk104386458"/>
      <w:r>
        <w:t>Rietavo savivaldybės kultūros centro 2021 metų veiklos ataskaitai</w:t>
      </w:r>
      <w:bookmarkEnd w:id="3"/>
      <w:r w:rsidR="00135BF6">
        <w:t>.</w:t>
      </w:r>
    </w:p>
    <w:p w14:paraId="2671BEB3" w14:textId="24F1D5A1" w:rsidR="00933ACF" w:rsidRDefault="00DC2DDE" w:rsidP="0056296B">
      <w:pPr>
        <w:pStyle w:val="Sraopastraipa"/>
        <w:numPr>
          <w:ilvl w:val="0"/>
          <w:numId w:val="4"/>
        </w:numPr>
        <w:tabs>
          <w:tab w:val="left" w:pos="1560"/>
        </w:tabs>
        <w:ind w:left="0" w:firstLine="1276"/>
        <w:contextualSpacing/>
      </w:pPr>
      <w:r>
        <w:t>Dėl pritarimo Rietavo Irenėjaus Oginskio viešosios bibliotekos 2021 metų veiklos ataskaitai</w:t>
      </w:r>
      <w:r w:rsidR="00933ACF">
        <w:t>.</w:t>
      </w:r>
    </w:p>
    <w:p w14:paraId="74ADB1D1" w14:textId="5F5614C6" w:rsidR="00135BF6" w:rsidRDefault="00DC2DDE" w:rsidP="00135BF6">
      <w:pPr>
        <w:pStyle w:val="Sraopastraipa"/>
        <w:numPr>
          <w:ilvl w:val="0"/>
          <w:numId w:val="4"/>
        </w:numPr>
        <w:tabs>
          <w:tab w:val="left" w:pos="1560"/>
        </w:tabs>
        <w:ind w:left="0" w:firstLine="1276"/>
        <w:contextualSpacing/>
      </w:pPr>
      <w:r>
        <w:t>Dėl pritarimo Rietavo Oginskių kultūros istorijos muziejaus 2021 metų veiklos ataskaitai</w:t>
      </w:r>
      <w:r w:rsidR="00135BF6">
        <w:t>.</w:t>
      </w:r>
    </w:p>
    <w:p w14:paraId="468B8221" w14:textId="22314CD5" w:rsidR="00135BF6" w:rsidRDefault="00DC2DDE" w:rsidP="00135BF6">
      <w:pPr>
        <w:pStyle w:val="Sraopastraipa"/>
        <w:numPr>
          <w:ilvl w:val="0"/>
          <w:numId w:val="4"/>
        </w:numPr>
        <w:tabs>
          <w:tab w:val="left" w:pos="1560"/>
        </w:tabs>
        <w:ind w:left="0" w:firstLine="1276"/>
        <w:contextualSpacing/>
      </w:pPr>
      <w:r>
        <w:t>Dėl pritarimo Rietavo atviro jaunimo centro 2021 metų veiklos ataskaitai</w:t>
      </w:r>
      <w:r w:rsidR="00135BF6">
        <w:t>.</w:t>
      </w:r>
    </w:p>
    <w:p w14:paraId="710C18B5" w14:textId="77E1643F" w:rsidR="00933ACF" w:rsidRPr="00E52027" w:rsidRDefault="00DC2DDE" w:rsidP="0084383D">
      <w:pPr>
        <w:pStyle w:val="Sraopastraipa"/>
        <w:numPr>
          <w:ilvl w:val="0"/>
          <w:numId w:val="4"/>
        </w:numPr>
        <w:tabs>
          <w:tab w:val="left" w:pos="1560"/>
        </w:tabs>
        <w:ind w:left="0" w:firstLine="1276"/>
        <w:contextualSpacing/>
        <w:rPr>
          <w:i/>
        </w:rPr>
      </w:pPr>
      <w:r>
        <w:t>Dėl pritarimo Rietavo socialinių paslaugų centro 2021 metų veiklos ataskaitai</w:t>
      </w:r>
      <w:r w:rsidR="00933ACF">
        <w:t>.</w:t>
      </w:r>
    </w:p>
    <w:p w14:paraId="781CC718" w14:textId="7C2782BB" w:rsidR="00933ACF" w:rsidRPr="009C28AC" w:rsidRDefault="00DC2DDE" w:rsidP="0084383D">
      <w:pPr>
        <w:pStyle w:val="Sraopastraipa"/>
        <w:numPr>
          <w:ilvl w:val="0"/>
          <w:numId w:val="4"/>
        </w:numPr>
        <w:tabs>
          <w:tab w:val="clear" w:pos="1080"/>
          <w:tab w:val="left" w:pos="1560"/>
        </w:tabs>
        <w:ind w:left="0" w:firstLine="1276"/>
        <w:contextualSpacing/>
        <w:rPr>
          <w:i/>
        </w:rPr>
      </w:pPr>
      <w:r>
        <w:t>Dėl pritarimo Rietavo savivaldybės priešgaisrinės tarnybos 2021 metų veiklos ataskaitai</w:t>
      </w:r>
      <w:r w:rsidR="00933ACF">
        <w:t>.</w:t>
      </w:r>
    </w:p>
    <w:p w14:paraId="030EE0EE" w14:textId="6A4A2A9A" w:rsidR="00634DA9" w:rsidRPr="00634DA9" w:rsidRDefault="00DC2DDE" w:rsidP="00634DA9">
      <w:pPr>
        <w:pStyle w:val="Sraopastraipa"/>
        <w:numPr>
          <w:ilvl w:val="0"/>
          <w:numId w:val="4"/>
        </w:numPr>
        <w:tabs>
          <w:tab w:val="left" w:pos="1560"/>
          <w:tab w:val="left" w:pos="1701"/>
        </w:tabs>
        <w:ind w:left="0" w:firstLine="1276"/>
        <w:contextualSpacing/>
        <w:rPr>
          <w:i/>
        </w:rPr>
      </w:pPr>
      <w:r>
        <w:t>Dėl Mokesčio už vaikų išlaikymą Rietavo lopšelyje-darželyje tvarkos aprašo patvirtinimo</w:t>
      </w:r>
      <w:r w:rsidR="00634DA9">
        <w:rPr>
          <w:iCs/>
        </w:rPr>
        <w:t xml:space="preserve">. </w:t>
      </w:r>
    </w:p>
    <w:p w14:paraId="6CD7ABA7" w14:textId="0EA53682" w:rsidR="00634DA9" w:rsidRPr="00634DA9" w:rsidRDefault="00DC2DDE" w:rsidP="004D50E2">
      <w:pPr>
        <w:pStyle w:val="Sraopastraipa"/>
        <w:numPr>
          <w:ilvl w:val="0"/>
          <w:numId w:val="4"/>
        </w:numPr>
        <w:tabs>
          <w:tab w:val="left" w:pos="1560"/>
          <w:tab w:val="left" w:pos="1701"/>
        </w:tabs>
        <w:ind w:left="0" w:firstLine="1276"/>
        <w:contextualSpacing/>
        <w:rPr>
          <w:i/>
        </w:rPr>
      </w:pPr>
      <w:r>
        <w:t xml:space="preserve">Dėl Rietavo savivaldybės </w:t>
      </w:r>
      <w:proofErr w:type="spellStart"/>
      <w:r>
        <w:t>Žadvainių</w:t>
      </w:r>
      <w:proofErr w:type="spellEnd"/>
      <w:r>
        <w:t xml:space="preserve"> pagrindinės mokyklos likvidavimo</w:t>
      </w:r>
      <w:r w:rsidR="00634DA9">
        <w:rPr>
          <w:iCs/>
        </w:rPr>
        <w:t>.</w:t>
      </w:r>
    </w:p>
    <w:p w14:paraId="28E1116B" w14:textId="165CCC67" w:rsidR="004D50E2" w:rsidRPr="004D50E2" w:rsidRDefault="00DC2DDE" w:rsidP="004D50E2">
      <w:pPr>
        <w:pStyle w:val="Sraopastraipa"/>
        <w:numPr>
          <w:ilvl w:val="0"/>
          <w:numId w:val="4"/>
        </w:numPr>
        <w:tabs>
          <w:tab w:val="left" w:pos="1560"/>
          <w:tab w:val="left" w:pos="1701"/>
        </w:tabs>
        <w:ind w:left="0" w:firstLine="1276"/>
        <w:contextualSpacing/>
        <w:rPr>
          <w:i/>
        </w:rPr>
      </w:pPr>
      <w:r>
        <w:t>Dėl Priėmimo į Rietavo savivaldybės bendrojo ugdymo ir ikimokyklinio ugdymo mokyklas tvarkos aprašo priedo pakeitimo</w:t>
      </w:r>
      <w:r w:rsidR="004D50E2">
        <w:rPr>
          <w:iCs/>
        </w:rPr>
        <w:t>.</w:t>
      </w:r>
    </w:p>
    <w:p w14:paraId="5D660811" w14:textId="5214B004" w:rsidR="004D50E2" w:rsidRPr="004D50E2" w:rsidRDefault="00DC2DDE" w:rsidP="00634DA9">
      <w:pPr>
        <w:pStyle w:val="Sraopastraipa"/>
        <w:numPr>
          <w:ilvl w:val="0"/>
          <w:numId w:val="4"/>
        </w:numPr>
        <w:tabs>
          <w:tab w:val="left" w:pos="1560"/>
          <w:tab w:val="left" w:pos="1701"/>
        </w:tabs>
        <w:ind w:left="0" w:firstLine="1276"/>
        <w:contextualSpacing/>
        <w:rPr>
          <w:i/>
        </w:rPr>
      </w:pPr>
      <w:r>
        <w:t>Dėl Rietavo savivaldybės švietimo įstaigų klasių komplektų ir priešmokyklinio ugdymo grupių skaičiaus 2022-2023 mokslo metais nustatymo</w:t>
      </w:r>
      <w:r w:rsidR="004D50E2">
        <w:rPr>
          <w:iCs/>
        </w:rPr>
        <w:t>.</w:t>
      </w:r>
    </w:p>
    <w:p w14:paraId="209BAB8E" w14:textId="551E0419" w:rsidR="00A84266" w:rsidRPr="00A84266" w:rsidRDefault="00DC2DDE" w:rsidP="000842C2">
      <w:pPr>
        <w:pStyle w:val="Sraopastraipa"/>
        <w:numPr>
          <w:ilvl w:val="0"/>
          <w:numId w:val="4"/>
        </w:numPr>
        <w:tabs>
          <w:tab w:val="left" w:pos="1560"/>
          <w:tab w:val="left" w:pos="1701"/>
        </w:tabs>
        <w:ind w:left="0" w:firstLine="1276"/>
        <w:contextualSpacing/>
        <w:rPr>
          <w:i/>
        </w:rPr>
      </w:pPr>
      <w:r>
        <w:t>Dėl Rietavo lopšelio–darželio darbo vasaros metu</w:t>
      </w:r>
      <w:r w:rsidR="00411B1D">
        <w:t>.</w:t>
      </w:r>
    </w:p>
    <w:p w14:paraId="2132662E" w14:textId="17E46015" w:rsidR="00A84266" w:rsidRPr="00A84266" w:rsidRDefault="00DC2DDE" w:rsidP="00A84266">
      <w:pPr>
        <w:pStyle w:val="Sraopastraipa"/>
        <w:numPr>
          <w:ilvl w:val="0"/>
          <w:numId w:val="4"/>
        </w:numPr>
        <w:tabs>
          <w:tab w:val="left" w:pos="1560"/>
          <w:tab w:val="left" w:pos="1701"/>
        </w:tabs>
        <w:ind w:left="0" w:firstLine="1276"/>
        <w:contextualSpacing/>
        <w:rPr>
          <w:i/>
        </w:rPr>
      </w:pPr>
      <w:r w:rsidRPr="007E1C3C">
        <w:t xml:space="preserve">Dėl </w:t>
      </w:r>
      <w:r>
        <w:t>2022-2023 mokslo metų pradžios ir trukmės Rietavo Mykolo Kleopo Oginskio meno mokykloje nustatymo</w:t>
      </w:r>
      <w:r w:rsidR="00A84266">
        <w:rPr>
          <w:iCs/>
        </w:rPr>
        <w:t>.</w:t>
      </w:r>
    </w:p>
    <w:p w14:paraId="189DC50D" w14:textId="79FBD326" w:rsidR="00A84266" w:rsidRPr="00150B9B" w:rsidRDefault="00DC2DDE" w:rsidP="00A84266">
      <w:pPr>
        <w:pStyle w:val="Sraopastraipa"/>
        <w:numPr>
          <w:ilvl w:val="0"/>
          <w:numId w:val="4"/>
        </w:numPr>
        <w:tabs>
          <w:tab w:val="left" w:pos="1701"/>
        </w:tabs>
        <w:ind w:left="0" w:firstLine="1276"/>
        <w:contextualSpacing/>
        <w:rPr>
          <w:i/>
        </w:rPr>
      </w:pPr>
      <w:r>
        <w:rPr>
          <w:iCs/>
        </w:rPr>
        <w:t>Dėl Rietavo savivaldybės kultūros centro patalpų ir kitų teikiamų atlygintinų paslaugų įkainių nustatymo</w:t>
      </w:r>
      <w:r w:rsidR="00A84266">
        <w:rPr>
          <w:iCs/>
        </w:rPr>
        <w:t>.</w:t>
      </w:r>
    </w:p>
    <w:p w14:paraId="6AD0BC1F" w14:textId="15652449" w:rsidR="00A84266" w:rsidRPr="00150B9B" w:rsidRDefault="00DC2DDE" w:rsidP="007139B9">
      <w:pPr>
        <w:pStyle w:val="Sraopastraipa"/>
        <w:numPr>
          <w:ilvl w:val="0"/>
          <w:numId w:val="4"/>
        </w:numPr>
        <w:tabs>
          <w:tab w:val="left" w:pos="1701"/>
        </w:tabs>
        <w:ind w:left="0" w:firstLine="1276"/>
        <w:contextualSpacing/>
        <w:rPr>
          <w:i/>
        </w:rPr>
      </w:pPr>
      <w:r>
        <w:rPr>
          <w:iCs/>
        </w:rPr>
        <w:t>Dėl Rietavo savivaldybės 2022 metų socialinių paslaugų plano patvirtinimo</w:t>
      </w:r>
      <w:r w:rsidR="00A84266">
        <w:rPr>
          <w:iCs/>
        </w:rPr>
        <w:t>.</w:t>
      </w:r>
    </w:p>
    <w:p w14:paraId="2FEFBD49" w14:textId="637D7B91" w:rsidR="00A84266" w:rsidRPr="0085237C" w:rsidRDefault="00DC2DDE" w:rsidP="00A84266">
      <w:pPr>
        <w:pStyle w:val="Sraopastraipa"/>
        <w:numPr>
          <w:ilvl w:val="0"/>
          <w:numId w:val="4"/>
        </w:numPr>
        <w:tabs>
          <w:tab w:val="left" w:pos="1701"/>
        </w:tabs>
        <w:ind w:left="0" w:firstLine="1276"/>
        <w:contextualSpacing/>
        <w:rPr>
          <w:i/>
        </w:rPr>
      </w:pPr>
      <w:r>
        <w:t>Dėl Rietavo savivaldybės būsto ir socialinio būsto nuomos tvarkos aprašo patvirtinimo</w:t>
      </w:r>
      <w:r w:rsidR="00A84266">
        <w:rPr>
          <w:iCs/>
        </w:rPr>
        <w:t>.</w:t>
      </w:r>
    </w:p>
    <w:p w14:paraId="7F24065E" w14:textId="3AD7F0B5" w:rsidR="00A84266" w:rsidRPr="00D108C7" w:rsidRDefault="00DC2DDE" w:rsidP="00A84266">
      <w:pPr>
        <w:pStyle w:val="Sraopastraipa"/>
        <w:numPr>
          <w:ilvl w:val="0"/>
          <w:numId w:val="4"/>
        </w:numPr>
        <w:tabs>
          <w:tab w:val="left" w:pos="1701"/>
        </w:tabs>
        <w:ind w:left="0" w:firstLine="1276"/>
        <w:contextualSpacing/>
        <w:rPr>
          <w:i/>
        </w:rPr>
      </w:pPr>
      <w:r>
        <w:t>Dėl amortizacinių atskaitymų pastatų nusidėvėjimui atkurti normatyvų ir rinkos pataisos koeficientų Savivaldybės būsto ir socialinio būsto nuomos mokesčiams apskaičiuoti patvirtinimo</w:t>
      </w:r>
      <w:r w:rsidR="00A84266">
        <w:rPr>
          <w:iCs/>
        </w:rPr>
        <w:t>.</w:t>
      </w:r>
    </w:p>
    <w:p w14:paraId="38627FB8" w14:textId="20AC3AE2" w:rsidR="00426995" w:rsidRPr="00426995" w:rsidRDefault="00F2705D" w:rsidP="00426995">
      <w:pPr>
        <w:pStyle w:val="Sraopastraipa"/>
        <w:numPr>
          <w:ilvl w:val="0"/>
          <w:numId w:val="4"/>
        </w:numPr>
        <w:tabs>
          <w:tab w:val="left" w:pos="1560"/>
          <w:tab w:val="left" w:pos="1701"/>
        </w:tabs>
        <w:ind w:left="0" w:firstLine="1276"/>
        <w:contextualSpacing/>
        <w:rPr>
          <w:i/>
        </w:rPr>
      </w:pPr>
      <w:r>
        <w:t>Dėl Savivaldybės būsto pardavimo</w:t>
      </w:r>
      <w:r w:rsidR="00426995">
        <w:rPr>
          <w:iCs/>
        </w:rPr>
        <w:t>.</w:t>
      </w:r>
    </w:p>
    <w:p w14:paraId="1C224991" w14:textId="0C0E8335" w:rsidR="00426995" w:rsidRPr="00086FEA" w:rsidRDefault="00F2705D" w:rsidP="00426995">
      <w:pPr>
        <w:pStyle w:val="Sraopastraipa"/>
        <w:numPr>
          <w:ilvl w:val="0"/>
          <w:numId w:val="4"/>
        </w:numPr>
        <w:tabs>
          <w:tab w:val="left" w:pos="1701"/>
        </w:tabs>
        <w:ind w:firstLine="196"/>
        <w:contextualSpacing/>
        <w:rPr>
          <w:i/>
        </w:rPr>
      </w:pPr>
      <w:r>
        <w:t>Dėl Savivaldybės būsto pardavimo</w:t>
      </w:r>
      <w:r w:rsidR="00426995">
        <w:rPr>
          <w:iCs/>
        </w:rPr>
        <w:t>.</w:t>
      </w:r>
    </w:p>
    <w:p w14:paraId="454709B9" w14:textId="107C99BD" w:rsidR="00426995" w:rsidRPr="00086FEA" w:rsidRDefault="00F2705D" w:rsidP="00426995">
      <w:pPr>
        <w:pStyle w:val="Sraopastraipa"/>
        <w:numPr>
          <w:ilvl w:val="0"/>
          <w:numId w:val="4"/>
        </w:numPr>
        <w:tabs>
          <w:tab w:val="clear" w:pos="1080"/>
          <w:tab w:val="left" w:pos="1701"/>
        </w:tabs>
        <w:ind w:left="0" w:firstLine="1276"/>
        <w:contextualSpacing/>
        <w:rPr>
          <w:i/>
        </w:rPr>
      </w:pPr>
      <w:r>
        <w:lastRenderedPageBreak/>
        <w:t>Dėl Savivaldybės būsto pardavimo</w:t>
      </w:r>
      <w:r w:rsidR="00426995">
        <w:rPr>
          <w:iCs/>
        </w:rPr>
        <w:t>.</w:t>
      </w:r>
    </w:p>
    <w:p w14:paraId="2380C47D" w14:textId="0E0C0E72" w:rsidR="00426995" w:rsidRPr="00086FEA" w:rsidRDefault="00F2705D" w:rsidP="00426995">
      <w:pPr>
        <w:pStyle w:val="Sraopastraipa"/>
        <w:numPr>
          <w:ilvl w:val="0"/>
          <w:numId w:val="4"/>
        </w:numPr>
        <w:tabs>
          <w:tab w:val="left" w:pos="1701"/>
        </w:tabs>
        <w:ind w:left="0" w:firstLine="1276"/>
        <w:contextualSpacing/>
        <w:rPr>
          <w:i/>
        </w:rPr>
      </w:pPr>
      <w:r>
        <w:t>Dėl ilgalaikio turto perėmimo Savivaldybės nuosavybėn ir jo perdavimo valdyti, naudoti ir disponuoti juo patikėjimo teise</w:t>
      </w:r>
      <w:r w:rsidR="00426995">
        <w:rPr>
          <w:iCs/>
        </w:rPr>
        <w:t>.</w:t>
      </w:r>
    </w:p>
    <w:p w14:paraId="18007698" w14:textId="79C3F782" w:rsidR="00426995" w:rsidRPr="00086FEA" w:rsidRDefault="00F2705D" w:rsidP="00426995">
      <w:pPr>
        <w:pStyle w:val="Sraopastraipa"/>
        <w:numPr>
          <w:ilvl w:val="0"/>
          <w:numId w:val="4"/>
        </w:numPr>
        <w:tabs>
          <w:tab w:val="clear" w:pos="1080"/>
          <w:tab w:val="left" w:pos="1701"/>
        </w:tabs>
        <w:ind w:left="0" w:firstLine="1276"/>
        <w:contextualSpacing/>
        <w:rPr>
          <w:i/>
        </w:rPr>
      </w:pPr>
      <w:r>
        <w:t>Dėl 2023 metų nekilnojamojo turto mokesčio tarifų nustatymo</w:t>
      </w:r>
      <w:r w:rsidR="00426995">
        <w:rPr>
          <w:iCs/>
        </w:rPr>
        <w:t>.</w:t>
      </w:r>
    </w:p>
    <w:p w14:paraId="2E5057FB" w14:textId="5E82FAA9" w:rsidR="00933ACF" w:rsidRPr="00417AC2" w:rsidRDefault="00933ACF" w:rsidP="001C4FF9">
      <w:pPr>
        <w:pStyle w:val="Sraopastraipa"/>
        <w:numPr>
          <w:ilvl w:val="0"/>
          <w:numId w:val="4"/>
        </w:numPr>
        <w:tabs>
          <w:tab w:val="left" w:pos="1560"/>
          <w:tab w:val="left" w:pos="1701"/>
        </w:tabs>
        <w:ind w:firstLine="196"/>
        <w:contextualSpacing/>
        <w:rPr>
          <w:i/>
        </w:rPr>
      </w:pPr>
      <w:r>
        <w:t>Savivaldybės mero informacija.</w:t>
      </w:r>
    </w:p>
    <w:p w14:paraId="5B4C0FEC" w14:textId="77777777" w:rsidR="00933ACF" w:rsidRPr="00634DA9" w:rsidRDefault="00933ACF" w:rsidP="001C4FF9">
      <w:pPr>
        <w:pStyle w:val="Sraopastraipa"/>
        <w:numPr>
          <w:ilvl w:val="0"/>
          <w:numId w:val="4"/>
        </w:numPr>
        <w:tabs>
          <w:tab w:val="left" w:pos="1560"/>
          <w:tab w:val="left" w:pos="1701"/>
        </w:tabs>
        <w:ind w:firstLine="196"/>
        <w:contextualSpacing/>
        <w:rPr>
          <w:i/>
        </w:rPr>
      </w:pPr>
      <w:r>
        <w:t>Tarybos narių siūlymai, paklausimai, pastabos.</w:t>
      </w:r>
    </w:p>
    <w:p w14:paraId="100BC57A" w14:textId="77777777" w:rsidR="00634DA9" w:rsidRPr="00F04F47" w:rsidRDefault="00634DA9" w:rsidP="00634DA9">
      <w:pPr>
        <w:pStyle w:val="Sraopastraipa"/>
        <w:tabs>
          <w:tab w:val="left" w:pos="1560"/>
          <w:tab w:val="left" w:pos="1701"/>
        </w:tabs>
        <w:ind w:left="1276"/>
        <w:contextualSpacing/>
        <w:rPr>
          <w:i/>
        </w:rPr>
      </w:pPr>
    </w:p>
    <w:p w14:paraId="2EA38CA6" w14:textId="77777777" w:rsidR="00FA7141" w:rsidRDefault="00FA7141" w:rsidP="007206AD">
      <w:pPr>
        <w:pStyle w:val="Pagrindiniotekstotrauka2"/>
        <w:tabs>
          <w:tab w:val="left" w:pos="1276"/>
          <w:tab w:val="center" w:pos="5548"/>
        </w:tabs>
        <w:ind w:firstLine="0"/>
        <w:jc w:val="left"/>
      </w:pPr>
      <w:r>
        <w:t xml:space="preserve">           </w:t>
      </w:r>
      <w:r w:rsidR="00663C8F">
        <w:t xml:space="preserve">            </w:t>
      </w:r>
    </w:p>
    <w:p w14:paraId="5357800A" w14:textId="12FB0C63" w:rsidR="00A379FB" w:rsidRDefault="008562BD" w:rsidP="0084383D">
      <w:pPr>
        <w:numPr>
          <w:ilvl w:val="0"/>
          <w:numId w:val="5"/>
        </w:numPr>
        <w:ind w:left="0" w:firstLine="1134"/>
      </w:pPr>
      <w:r w:rsidRPr="007C6381">
        <w:rPr>
          <w:noProof/>
        </w:rPr>
        <w:t>S</w:t>
      </w:r>
      <w:r w:rsidR="00E96289">
        <w:rPr>
          <w:noProof/>
        </w:rPr>
        <w:t xml:space="preserve">VARSTYTA. </w:t>
      </w:r>
      <w:r w:rsidR="00E96289" w:rsidRPr="00E96289">
        <w:t xml:space="preserve">Rietavo savivaldybės šeštojo šaukimo tarybos </w:t>
      </w:r>
      <w:r w:rsidR="00F2705D">
        <w:t>40</w:t>
      </w:r>
      <w:r w:rsidR="00E96289" w:rsidRPr="00E96289">
        <w:t xml:space="preserve"> posėdžio darbotvarkės patvirtinim</w:t>
      </w:r>
      <w:r w:rsidR="00E96289">
        <w:t>as</w:t>
      </w:r>
      <w:r w:rsidRPr="007C6381">
        <w:rPr>
          <w:noProof/>
        </w:rPr>
        <w:t>.</w:t>
      </w:r>
    </w:p>
    <w:p w14:paraId="1B0381A8" w14:textId="6B6241D7" w:rsidR="003148E6" w:rsidRDefault="005A030B" w:rsidP="00372E56">
      <w:pPr>
        <w:ind w:firstLine="0"/>
      </w:pPr>
      <w:r>
        <w:t xml:space="preserve">               </w:t>
      </w:r>
      <w:r w:rsidR="008562BD">
        <w:t xml:space="preserve">   </w:t>
      </w:r>
      <w:bookmarkStart w:id="4" w:name="_Hlk99527674"/>
      <w:r w:rsidR="00097C48">
        <w:t xml:space="preserve"> </w:t>
      </w:r>
      <w:r w:rsidR="008562BD">
        <w:t xml:space="preserve">Savivaldybės </w:t>
      </w:r>
      <w:r w:rsidR="00E96289">
        <w:t>meras Antanas Černeckis</w:t>
      </w:r>
      <w:bookmarkEnd w:id="4"/>
      <w:r w:rsidR="006A2FA5">
        <w:t>:</w:t>
      </w:r>
      <w:r w:rsidR="00634DA9">
        <w:t xml:space="preserve"> </w:t>
      </w:r>
      <w:r w:rsidR="00756798">
        <w:t>k</w:t>
      </w:r>
      <w:r w:rsidR="006A2FA5">
        <w:t xml:space="preserve">okių </w:t>
      </w:r>
      <w:r w:rsidR="006E3BCE">
        <w:t xml:space="preserve">dar </w:t>
      </w:r>
      <w:r w:rsidR="006A2FA5">
        <w:t>turite siūlymų</w:t>
      </w:r>
      <w:r w:rsidR="001C4FF9">
        <w:t>, pastabų</w:t>
      </w:r>
      <w:r w:rsidR="006A2FA5">
        <w:t xml:space="preserve">? </w:t>
      </w:r>
    </w:p>
    <w:p w14:paraId="1AE9BB2E" w14:textId="07D8C1F8" w:rsidR="00362F32" w:rsidRDefault="00D946F2" w:rsidP="00DB2DB1">
      <w:pPr>
        <w:ind w:firstLine="0"/>
      </w:pPr>
      <w:r>
        <w:t xml:space="preserve">                   </w:t>
      </w:r>
      <w:r w:rsidR="00362F32">
        <w:t xml:space="preserve">Balsuota už pateiktą darbotvarkę – </w:t>
      </w:r>
      <w:r w:rsidR="001C41FC">
        <w:t>1</w:t>
      </w:r>
      <w:r w:rsidR="00097C48">
        <w:t>5</w:t>
      </w:r>
      <w:r w:rsidR="001C41FC">
        <w:t xml:space="preserve"> už.</w:t>
      </w:r>
    </w:p>
    <w:p w14:paraId="13BEA682" w14:textId="77777777" w:rsidR="00362F32" w:rsidRDefault="00362F32" w:rsidP="00362F32">
      <w:r>
        <w:t xml:space="preserve">       NUSPRĘSTA. Darbotvarkė patvirtinta.</w:t>
      </w:r>
    </w:p>
    <w:p w14:paraId="1406980E" w14:textId="77777777" w:rsidR="00D82B85" w:rsidRDefault="00D82B85" w:rsidP="00A379FB">
      <w:pPr>
        <w:ind w:firstLine="0"/>
      </w:pPr>
    </w:p>
    <w:p w14:paraId="5C0407DB" w14:textId="25D08112" w:rsidR="00634DA9" w:rsidRDefault="0010370F" w:rsidP="00DE2520">
      <w:pPr>
        <w:pStyle w:val="Sraopastraipa"/>
        <w:numPr>
          <w:ilvl w:val="0"/>
          <w:numId w:val="5"/>
        </w:numPr>
        <w:tabs>
          <w:tab w:val="left" w:pos="1418"/>
        </w:tabs>
        <w:ind w:left="0" w:firstLine="1134"/>
        <w:contextualSpacing/>
      </w:pPr>
      <w:r>
        <w:t>SVARSTYTA.</w:t>
      </w:r>
      <w:r w:rsidR="00FA7841">
        <w:t xml:space="preserve"> </w:t>
      </w:r>
      <w:r w:rsidR="00634DA9">
        <w:t xml:space="preserve">Pritarimas </w:t>
      </w:r>
      <w:r w:rsidR="00F2705D">
        <w:t>Rietavo savivaldybės kultūros centro 2021 metų veiklos ataskaitai</w:t>
      </w:r>
      <w:r w:rsidR="00634DA9">
        <w:t>.</w:t>
      </w:r>
    </w:p>
    <w:p w14:paraId="21AE544C" w14:textId="17BD6FA0" w:rsidR="00914800" w:rsidRDefault="0053562E" w:rsidP="00914800">
      <w:pPr>
        <w:rPr>
          <w:szCs w:val="24"/>
        </w:rPr>
      </w:pPr>
      <w:r>
        <w:t xml:space="preserve">       </w:t>
      </w:r>
      <w:bookmarkStart w:id="5" w:name="_Hlk104386563"/>
      <w:r w:rsidR="00F2705D" w:rsidRPr="00712BE5">
        <w:t xml:space="preserve">Švietimo, kultūros ir sporto komiteto pirmininkė Eglė </w:t>
      </w:r>
      <w:proofErr w:type="spellStart"/>
      <w:r w:rsidR="00F2705D" w:rsidRPr="00712BE5">
        <w:t>Fabijonavičienė</w:t>
      </w:r>
      <w:proofErr w:type="spellEnd"/>
      <w:r w:rsidR="001C7D02">
        <w:t xml:space="preserve"> </w:t>
      </w:r>
      <w:r>
        <w:t xml:space="preserve">teikė sprendimo projektą – </w:t>
      </w:r>
      <w:r w:rsidR="006F61BE">
        <w:t>p</w:t>
      </w:r>
      <w:r w:rsidR="00914800">
        <w:rPr>
          <w:szCs w:val="24"/>
        </w:rPr>
        <w:t xml:space="preserve">ritarti </w:t>
      </w:r>
      <w:bookmarkEnd w:id="5"/>
      <w:r w:rsidR="00F2705D">
        <w:t>Rietavo savivaldybės kultūros centro 2021 metų veiklos ataskaitai</w:t>
      </w:r>
      <w:r w:rsidR="00F2705D">
        <w:rPr>
          <w:szCs w:val="24"/>
        </w:rPr>
        <w:t xml:space="preserve"> </w:t>
      </w:r>
      <w:r w:rsidR="00914800">
        <w:rPr>
          <w:szCs w:val="24"/>
        </w:rPr>
        <w:t>(pridedama).</w:t>
      </w:r>
    </w:p>
    <w:p w14:paraId="597005B2" w14:textId="397579CB" w:rsidR="00F2705D" w:rsidRDefault="00097C48" w:rsidP="00914800">
      <w:pPr>
        <w:rPr>
          <w:szCs w:val="24"/>
        </w:rPr>
      </w:pPr>
      <w:r>
        <w:rPr>
          <w:szCs w:val="24"/>
        </w:rPr>
        <w:t xml:space="preserve">       Rietavo savivaldybės kultūros centro vadovė Birutė Gedminaitė: pandemijos metai atnešė iššūkių darbuotojams, žiūrovams, lankytojams</w:t>
      </w:r>
      <w:r w:rsidR="008C341A">
        <w:rPr>
          <w:szCs w:val="24"/>
        </w:rPr>
        <w:t xml:space="preserve">, kolektyvų nariams, bet dėka kūrybingų darbuotojų, visa kultūrinė veikla nenutrūko, persikėlė į virtualią erdvę. Įgyvendinome projektus. Praėję metai buvo jubiliejiniai mūsų kolektyvams. Išleidome pirmą knygą. </w:t>
      </w:r>
      <w:r w:rsidR="00164F8E">
        <w:rPr>
          <w:szCs w:val="24"/>
        </w:rPr>
        <w:t xml:space="preserve">Organizuoti psichologinių žinių mokymai įstaigos darbuotojams. Dėl problemų: turime techninių problemų. Plečiame veiklų sritis, todėl trūksta patalpų. </w:t>
      </w:r>
    </w:p>
    <w:p w14:paraId="6ACE3D94" w14:textId="2A8449A4" w:rsidR="00164F8E" w:rsidRDefault="00164F8E" w:rsidP="00914800">
      <w:pPr>
        <w:rPr>
          <w:szCs w:val="24"/>
        </w:rPr>
      </w:pPr>
      <w:r>
        <w:rPr>
          <w:szCs w:val="24"/>
        </w:rPr>
        <w:t xml:space="preserve">       Tarybos narys Augustas </w:t>
      </w:r>
      <w:proofErr w:type="spellStart"/>
      <w:r>
        <w:rPr>
          <w:szCs w:val="24"/>
        </w:rPr>
        <w:t>Šlimas</w:t>
      </w:r>
      <w:proofErr w:type="spellEnd"/>
      <w:r>
        <w:rPr>
          <w:szCs w:val="24"/>
        </w:rPr>
        <w:t xml:space="preserve"> klausė, ar Tverų bendruomenės žmonės tokie neaktyvūs, kad filiale veikia tik vienas kolektyvas?</w:t>
      </w:r>
    </w:p>
    <w:p w14:paraId="7D567BCD" w14:textId="3B60EB86" w:rsidR="009A0288" w:rsidRDefault="00164F8E" w:rsidP="000B4067">
      <w:pPr>
        <w:rPr>
          <w:color w:val="262121"/>
          <w:szCs w:val="24"/>
        </w:rPr>
      </w:pPr>
      <w:r>
        <w:rPr>
          <w:szCs w:val="24"/>
        </w:rPr>
        <w:t xml:space="preserve">       Rietavo savivaldybės kultūros centro vadovė Birutė Gedminaitė: </w:t>
      </w:r>
      <w:r w:rsidR="000B4067">
        <w:rPr>
          <w:szCs w:val="24"/>
        </w:rPr>
        <w:t xml:space="preserve">sveikintina, kai kraštas turi kolektyvą. Dalis </w:t>
      </w:r>
      <w:proofErr w:type="spellStart"/>
      <w:r w:rsidR="000B4067">
        <w:rPr>
          <w:szCs w:val="24"/>
        </w:rPr>
        <w:t>tveriškių</w:t>
      </w:r>
      <w:proofErr w:type="spellEnd"/>
      <w:r w:rsidR="000B4067">
        <w:rPr>
          <w:szCs w:val="24"/>
        </w:rPr>
        <w:t xml:space="preserve"> dalyvauja centro kolektyvų veikloje, t. y. tokioje veikloje, kurios negali pasiūlyti Tverų filialas.</w:t>
      </w:r>
      <w:r w:rsidR="00600E26">
        <w:rPr>
          <w:color w:val="262121"/>
          <w:szCs w:val="24"/>
        </w:rPr>
        <w:t xml:space="preserve">                   </w:t>
      </w:r>
    </w:p>
    <w:p w14:paraId="775365F4" w14:textId="45770F30" w:rsidR="0036057B" w:rsidRPr="004B25FC" w:rsidRDefault="006D0B1C" w:rsidP="0053562E">
      <w:pPr>
        <w:pStyle w:val="Sraopastraipa"/>
        <w:shd w:val="solid" w:color="FFFFFF" w:fill="FFFFFF"/>
        <w:tabs>
          <w:tab w:val="left" w:pos="1134"/>
        </w:tabs>
        <w:ind w:left="0"/>
        <w:contextualSpacing/>
        <w:jc w:val="both"/>
        <w:rPr>
          <w:color w:val="000000"/>
        </w:rPr>
      </w:pPr>
      <w:r>
        <w:t xml:space="preserve">  </w:t>
      </w:r>
      <w:r w:rsidR="009D449D">
        <w:t xml:space="preserve"> </w:t>
      </w:r>
      <w:r w:rsidR="00C60F45">
        <w:t xml:space="preserve"> </w:t>
      </w:r>
      <w:r w:rsidR="00410E6D">
        <w:t xml:space="preserve"> </w:t>
      </w:r>
      <w:r w:rsidR="001225B0">
        <w:t xml:space="preserve">  </w:t>
      </w:r>
      <w:r w:rsidR="0053562E">
        <w:t xml:space="preserve">            </w:t>
      </w:r>
      <w:r w:rsidR="0036057B">
        <w:t xml:space="preserve">Balsuota už pateiktą </w:t>
      </w:r>
      <w:r w:rsidR="004B25FC">
        <w:t>sprendimo projektą</w:t>
      </w:r>
      <w:r w:rsidR="0036057B">
        <w:t xml:space="preserve"> </w:t>
      </w:r>
      <w:bookmarkStart w:id="6" w:name="_Hlk72237300"/>
      <w:r w:rsidR="0036057B">
        <w:t>–</w:t>
      </w:r>
      <w:bookmarkEnd w:id="6"/>
      <w:r w:rsidR="0036057B">
        <w:t xml:space="preserve"> </w:t>
      </w:r>
      <w:r w:rsidR="00F5548F">
        <w:t>1</w:t>
      </w:r>
      <w:r w:rsidR="000B4067">
        <w:t>5</w:t>
      </w:r>
      <w:r w:rsidR="00F5548F">
        <w:t xml:space="preserve"> už</w:t>
      </w:r>
      <w:r w:rsidR="0036057B">
        <w:t>.</w:t>
      </w:r>
    </w:p>
    <w:p w14:paraId="557B2BD0" w14:textId="77777777" w:rsidR="00BB071D" w:rsidRDefault="00CF3EC3" w:rsidP="00BB071D">
      <w:r>
        <w:t xml:space="preserve"> </w:t>
      </w:r>
      <w:r w:rsidR="00BB071D">
        <w:t xml:space="preserve">  </w:t>
      </w:r>
      <w:r w:rsidR="005D41D1">
        <w:t xml:space="preserve">  </w:t>
      </w:r>
      <w:r w:rsidR="001225B0">
        <w:t xml:space="preserve">  </w:t>
      </w:r>
      <w:r w:rsidR="0036057B">
        <w:t xml:space="preserve">NUSPRĘSTA. </w:t>
      </w:r>
      <w:r w:rsidR="00BB071D">
        <w:t>Priimti sprendimą (pridedama).</w:t>
      </w:r>
    </w:p>
    <w:p w14:paraId="714CB33C" w14:textId="77777777" w:rsidR="003E4D5C" w:rsidRDefault="003E4D5C" w:rsidP="00C40A6C"/>
    <w:p w14:paraId="0A285A93" w14:textId="309A03CD" w:rsidR="00F2705D" w:rsidRPr="00F2705D" w:rsidRDefault="0036057B" w:rsidP="00F2705D">
      <w:pPr>
        <w:pStyle w:val="Sraopastraipa"/>
        <w:numPr>
          <w:ilvl w:val="0"/>
          <w:numId w:val="5"/>
        </w:numPr>
        <w:ind w:left="0" w:firstLine="1134"/>
        <w:contextualSpacing/>
        <w:rPr>
          <w:i/>
        </w:rPr>
      </w:pPr>
      <w:r>
        <w:t xml:space="preserve">SVARSTYTA. </w:t>
      </w:r>
      <w:r w:rsidR="00F2705D">
        <w:t>Pritarimas Rietavo Irenėjaus Oginskio viešosios bibliotekos 2021 metų veiklos ataskaitai.</w:t>
      </w:r>
    </w:p>
    <w:p w14:paraId="2684FB7C" w14:textId="7B99FE39" w:rsidR="005D41D1" w:rsidRDefault="00F2705D" w:rsidP="00F2705D">
      <w:pPr>
        <w:tabs>
          <w:tab w:val="left" w:pos="1134"/>
          <w:tab w:val="left" w:pos="1276"/>
          <w:tab w:val="left" w:pos="1418"/>
          <w:tab w:val="left" w:pos="1560"/>
        </w:tabs>
        <w:ind w:firstLine="0"/>
        <w:contextualSpacing/>
      </w:pPr>
      <w:r>
        <w:t xml:space="preserve">                   </w:t>
      </w:r>
      <w:r w:rsidRPr="00712BE5">
        <w:t xml:space="preserve">Švietimo, kultūros ir sporto komiteto pirmininkė Eglė </w:t>
      </w:r>
      <w:proofErr w:type="spellStart"/>
      <w:r w:rsidRPr="00712BE5">
        <w:t>Fabijonavičienė</w:t>
      </w:r>
      <w:proofErr w:type="spellEnd"/>
      <w:r>
        <w:t xml:space="preserve"> teikė sprendimo projektą – p</w:t>
      </w:r>
      <w:r>
        <w:rPr>
          <w:szCs w:val="24"/>
        </w:rPr>
        <w:t>ritarti</w:t>
      </w:r>
      <w:r w:rsidRPr="00F2705D">
        <w:t xml:space="preserve"> </w:t>
      </w:r>
      <w:r>
        <w:t>Rietavo Irenėjaus Oginskio viešosios bibliotekos 2021 metų veiklos ataskaitai (pridedama).</w:t>
      </w:r>
    </w:p>
    <w:p w14:paraId="5DBADACC" w14:textId="75746307" w:rsidR="00F2705D" w:rsidRDefault="000B4067" w:rsidP="00F2705D">
      <w:pPr>
        <w:tabs>
          <w:tab w:val="left" w:pos="1134"/>
          <w:tab w:val="left" w:pos="1276"/>
          <w:tab w:val="left" w:pos="1418"/>
          <w:tab w:val="left" w:pos="1560"/>
        </w:tabs>
        <w:ind w:firstLine="0"/>
        <w:contextualSpacing/>
      </w:pPr>
      <w:r>
        <w:t xml:space="preserve">                   Rietavo Irenėjaus Oginskio viešosios bibliotekos direktorė Erika </w:t>
      </w:r>
      <w:proofErr w:type="spellStart"/>
      <w:r>
        <w:t>Pranckevičienė</w:t>
      </w:r>
      <w:proofErr w:type="spellEnd"/>
      <w:r>
        <w:t xml:space="preserve">: metai ypatingi. </w:t>
      </w:r>
      <w:r w:rsidR="00EB3F9E">
        <w:t>Atkreipiu dėmesį, kad statistiniai duomenys nėra labai tikslūs, nes nuo liepos mėnesio vyko Lietuvos bibliotekų integralios sistemos modernizavimas. Skaičiai parodo, kad mažėja skaitytojų, bet ta problema yra ne tik pas mus, bet ir visoje šalyje. Stengiamės motyvuoti, organizuojame susitikimus su knygų autoriais.</w:t>
      </w:r>
    </w:p>
    <w:p w14:paraId="0D07F417" w14:textId="6D16F3C3" w:rsidR="00EB3F9E" w:rsidRDefault="00EB3F9E" w:rsidP="00F2705D">
      <w:pPr>
        <w:tabs>
          <w:tab w:val="left" w:pos="1134"/>
          <w:tab w:val="left" w:pos="1276"/>
          <w:tab w:val="left" w:pos="1418"/>
          <w:tab w:val="left" w:pos="1560"/>
        </w:tabs>
        <w:ind w:firstLine="0"/>
        <w:contextualSpacing/>
      </w:pPr>
      <w:r>
        <w:t xml:space="preserve">                   Tarybos narys Alfredas Mockus: ar problemų dėl patalpų neturite?</w:t>
      </w:r>
    </w:p>
    <w:p w14:paraId="023B4120" w14:textId="24926DB0" w:rsidR="00EB3F9E" w:rsidRDefault="00EB3F9E" w:rsidP="00F2705D">
      <w:pPr>
        <w:tabs>
          <w:tab w:val="left" w:pos="1134"/>
          <w:tab w:val="left" w:pos="1276"/>
          <w:tab w:val="left" w:pos="1418"/>
          <w:tab w:val="left" w:pos="1560"/>
        </w:tabs>
        <w:ind w:firstLine="0"/>
        <w:contextualSpacing/>
      </w:pPr>
      <w:r>
        <w:t xml:space="preserve">                   Rietavo Irenėjaus Oginskio viešosios bibliotekos direktorė Erika </w:t>
      </w:r>
      <w:proofErr w:type="spellStart"/>
      <w:r>
        <w:t>Pranckevičienė</w:t>
      </w:r>
      <w:proofErr w:type="spellEnd"/>
      <w:r>
        <w:t xml:space="preserve">: patalpų trūksta didesniems renginiams organizuoti. Tada kreipiamės į kitas įstaigas, kad priimtų. </w:t>
      </w:r>
    </w:p>
    <w:p w14:paraId="2086B781" w14:textId="0F821A1E" w:rsidR="00EB3F9E" w:rsidRDefault="00EB3F9E" w:rsidP="00F2705D">
      <w:pPr>
        <w:tabs>
          <w:tab w:val="left" w:pos="1134"/>
          <w:tab w:val="left" w:pos="1276"/>
          <w:tab w:val="left" w:pos="1418"/>
          <w:tab w:val="left" w:pos="1560"/>
        </w:tabs>
        <w:ind w:firstLine="0"/>
        <w:contextualSpacing/>
      </w:pPr>
      <w:r>
        <w:t xml:space="preserve">                   Savivaldybės meras Antanas Černeckis pasidžiaugė, kad </w:t>
      </w:r>
      <w:r w:rsidR="00495411">
        <w:t>įstaigos gražiai bendradarbiauja.</w:t>
      </w:r>
    </w:p>
    <w:p w14:paraId="0D30A6B3" w14:textId="6C78F263" w:rsidR="00495411" w:rsidRDefault="00495411" w:rsidP="00F2705D">
      <w:pPr>
        <w:tabs>
          <w:tab w:val="left" w:pos="1134"/>
          <w:tab w:val="left" w:pos="1276"/>
          <w:tab w:val="left" w:pos="1418"/>
          <w:tab w:val="left" w:pos="1560"/>
        </w:tabs>
        <w:ind w:firstLine="0"/>
        <w:contextualSpacing/>
      </w:pPr>
      <w:r>
        <w:t xml:space="preserve">                   Rietavo Irenėjaus Oginskio viešosios bibliotekos direktorė Erika </w:t>
      </w:r>
      <w:proofErr w:type="spellStart"/>
      <w:r>
        <w:t>Pranckevičienė</w:t>
      </w:r>
      <w:proofErr w:type="spellEnd"/>
      <w:r>
        <w:t>: dėkoju Savivaldybės merui už galimybę atnaujinti bibliotekos patalpas.</w:t>
      </w:r>
    </w:p>
    <w:p w14:paraId="7ED28AD8" w14:textId="186BF09E" w:rsidR="003944D4" w:rsidRPr="007D4DE3" w:rsidRDefault="00914800" w:rsidP="00214F94">
      <w:pPr>
        <w:ind w:firstLine="0"/>
      </w:pPr>
      <w:r>
        <w:t xml:space="preserve">                   </w:t>
      </w:r>
      <w:r w:rsidR="003944D4" w:rsidRPr="007D4DE3">
        <w:t xml:space="preserve">Balsuota už pateiktą sprendimo projektą – </w:t>
      </w:r>
      <w:r w:rsidR="003A0533">
        <w:t>1</w:t>
      </w:r>
      <w:r w:rsidR="00495411">
        <w:t>5</w:t>
      </w:r>
      <w:r w:rsidR="003A0533">
        <w:t xml:space="preserve"> už</w:t>
      </w:r>
      <w:r w:rsidR="003944D4" w:rsidRPr="007D4DE3">
        <w:t>.</w:t>
      </w:r>
    </w:p>
    <w:p w14:paraId="6E258BD5" w14:textId="77777777" w:rsidR="003944D4" w:rsidRDefault="007D4DE3" w:rsidP="003944D4">
      <w:r>
        <w:t xml:space="preserve"> </w:t>
      </w:r>
      <w:r w:rsidR="003944D4">
        <w:t xml:space="preserve"> </w:t>
      </w:r>
      <w:r w:rsidR="009D449D">
        <w:t xml:space="preserve">  </w:t>
      </w:r>
      <w:r w:rsidR="001E57CA">
        <w:t xml:space="preserve"> </w:t>
      </w:r>
      <w:r w:rsidR="005D41D1">
        <w:t xml:space="preserve"> </w:t>
      </w:r>
      <w:r w:rsidR="00452D1F">
        <w:t xml:space="preserve"> </w:t>
      </w:r>
      <w:r w:rsidR="003944D4">
        <w:t>NUSPRĘSTA. Priimti sprendimą (pridedama).</w:t>
      </w:r>
    </w:p>
    <w:p w14:paraId="317264E3" w14:textId="77777777" w:rsidR="003944D4" w:rsidRDefault="003944D4" w:rsidP="003944D4">
      <w:pPr>
        <w:autoSpaceDE w:val="0"/>
        <w:autoSpaceDN w:val="0"/>
        <w:adjustRightInd w:val="0"/>
        <w:ind w:firstLine="0"/>
      </w:pPr>
      <w:r>
        <w:t xml:space="preserve">                </w:t>
      </w:r>
    </w:p>
    <w:p w14:paraId="0C9531B5" w14:textId="2D69A8C2" w:rsidR="00C54A04" w:rsidRDefault="009D203E" w:rsidP="00C54A04">
      <w:pPr>
        <w:pStyle w:val="Sraopastraipa"/>
        <w:numPr>
          <w:ilvl w:val="0"/>
          <w:numId w:val="5"/>
        </w:numPr>
        <w:ind w:left="0" w:firstLine="1134"/>
        <w:contextualSpacing/>
        <w:rPr>
          <w:i/>
        </w:rPr>
      </w:pPr>
      <w:r w:rsidRPr="00D17458">
        <w:lastRenderedPageBreak/>
        <w:t>SVARSTYTA.</w:t>
      </w:r>
      <w:r w:rsidR="005566CC" w:rsidRPr="00D17458">
        <w:t xml:space="preserve"> </w:t>
      </w:r>
      <w:r w:rsidR="00F2705D">
        <w:t>Pritarimas Rietavo Oginskių kultūros istorijos muziejaus 2021 metų veiklos ataskaitai</w:t>
      </w:r>
      <w:r w:rsidR="00214F94">
        <w:t>.</w:t>
      </w:r>
      <w:r w:rsidR="0078586D" w:rsidRPr="005D41D1">
        <w:rPr>
          <w:i/>
        </w:rPr>
        <w:t xml:space="preserve">                </w:t>
      </w:r>
      <w:r w:rsidR="005062A3">
        <w:t xml:space="preserve"> </w:t>
      </w:r>
      <w:r w:rsidR="00452D1F">
        <w:rPr>
          <w:i/>
        </w:rPr>
        <w:t xml:space="preserve">      </w:t>
      </w:r>
      <w:r w:rsidR="00C54A04">
        <w:rPr>
          <w:i/>
        </w:rPr>
        <w:t xml:space="preserve">        </w:t>
      </w:r>
      <w:r w:rsidR="00452D1F" w:rsidRPr="00C54A04">
        <w:rPr>
          <w:i/>
        </w:rPr>
        <w:t xml:space="preserve"> </w:t>
      </w:r>
      <w:r w:rsidR="00C54A04">
        <w:rPr>
          <w:i/>
        </w:rPr>
        <w:t xml:space="preserve"> </w:t>
      </w:r>
    </w:p>
    <w:p w14:paraId="09DC8DF2" w14:textId="77777777" w:rsidR="00F2705D" w:rsidRDefault="00214F94" w:rsidP="00214F94">
      <w:pPr>
        <w:pStyle w:val="Pagrindinistekstas"/>
        <w:tabs>
          <w:tab w:val="left" w:pos="1080"/>
        </w:tabs>
        <w:ind w:right="-42" w:firstLine="780"/>
        <w:jc w:val="both"/>
        <w:rPr>
          <w:b w:val="0"/>
          <w:bCs/>
          <w:sz w:val="24"/>
          <w:szCs w:val="24"/>
        </w:rPr>
      </w:pPr>
      <w:r w:rsidRPr="00F2705D">
        <w:rPr>
          <w:b w:val="0"/>
          <w:bCs/>
          <w:i/>
          <w:sz w:val="24"/>
          <w:szCs w:val="24"/>
        </w:rPr>
        <w:t xml:space="preserve">     </w:t>
      </w:r>
      <w:r w:rsidR="00C54A04" w:rsidRPr="00F2705D">
        <w:rPr>
          <w:b w:val="0"/>
          <w:bCs/>
          <w:i/>
          <w:sz w:val="24"/>
          <w:szCs w:val="24"/>
        </w:rPr>
        <w:t xml:space="preserve"> </w:t>
      </w:r>
      <w:bookmarkStart w:id="7" w:name="_Hlk103073578"/>
      <w:r w:rsidR="00F2705D" w:rsidRPr="00F2705D">
        <w:rPr>
          <w:b w:val="0"/>
          <w:bCs/>
          <w:sz w:val="24"/>
          <w:szCs w:val="24"/>
        </w:rPr>
        <w:t xml:space="preserve">Švietimo, kultūros ir sporto komiteto pirmininkė Eglė </w:t>
      </w:r>
      <w:proofErr w:type="spellStart"/>
      <w:r w:rsidR="00F2705D" w:rsidRPr="00F2705D">
        <w:rPr>
          <w:b w:val="0"/>
          <w:bCs/>
          <w:sz w:val="24"/>
          <w:szCs w:val="24"/>
        </w:rPr>
        <w:t>Fabijonavičienė</w:t>
      </w:r>
      <w:proofErr w:type="spellEnd"/>
      <w:r w:rsidR="00F2705D" w:rsidRPr="00F2705D">
        <w:rPr>
          <w:b w:val="0"/>
          <w:bCs/>
          <w:sz w:val="24"/>
          <w:szCs w:val="24"/>
        </w:rPr>
        <w:t xml:space="preserve"> teikė sprendimo projektą – pritarti</w:t>
      </w:r>
      <w:r w:rsidR="00F2705D" w:rsidRPr="00F2705D">
        <w:t xml:space="preserve"> </w:t>
      </w:r>
      <w:bookmarkEnd w:id="7"/>
      <w:r w:rsidR="00F2705D" w:rsidRPr="00F2705D">
        <w:rPr>
          <w:b w:val="0"/>
          <w:bCs/>
          <w:sz w:val="24"/>
          <w:szCs w:val="24"/>
        </w:rPr>
        <w:t>Rietavo Oginskių kultūros istorijos muziejaus 2021 metų veiklos ataskaitai</w:t>
      </w:r>
      <w:r w:rsidR="00F2705D">
        <w:rPr>
          <w:b w:val="0"/>
          <w:bCs/>
          <w:sz w:val="24"/>
          <w:szCs w:val="24"/>
        </w:rPr>
        <w:t xml:space="preserve"> (pridedama).</w:t>
      </w:r>
    </w:p>
    <w:p w14:paraId="4A8CCF93" w14:textId="0B586BDA" w:rsidR="00214F94" w:rsidRDefault="00214F94" w:rsidP="00214F94">
      <w:pPr>
        <w:pStyle w:val="Pagrindinistekstas"/>
        <w:tabs>
          <w:tab w:val="left" w:pos="1080"/>
        </w:tabs>
        <w:ind w:right="-42" w:firstLine="780"/>
        <w:jc w:val="both"/>
        <w:rPr>
          <w:b w:val="0"/>
          <w:bCs/>
          <w:sz w:val="24"/>
          <w:szCs w:val="24"/>
        </w:rPr>
      </w:pPr>
      <w:r w:rsidRPr="00F2705D">
        <w:rPr>
          <w:b w:val="0"/>
          <w:bCs/>
          <w:sz w:val="24"/>
          <w:szCs w:val="24"/>
        </w:rPr>
        <w:t xml:space="preserve"> </w:t>
      </w:r>
      <w:r w:rsidR="00495411">
        <w:rPr>
          <w:b w:val="0"/>
          <w:bCs/>
          <w:sz w:val="24"/>
          <w:szCs w:val="24"/>
        </w:rPr>
        <w:t xml:space="preserve">     Rietavo Oginskių kultūros istorijos muziejaus direktorius Vytas Rutkauskas: ryškiausias metų renginys – kompleksinės parodos „Rietavas. Dingusio paveldo sugrįžimas“ pristatymas. Plečiasi bendradarbiavimas ne tik su kultūros, bet ir ugdymo įstaigomis. </w:t>
      </w:r>
      <w:r w:rsidR="00363308">
        <w:rPr>
          <w:b w:val="0"/>
          <w:bCs/>
          <w:sz w:val="24"/>
          <w:szCs w:val="24"/>
        </w:rPr>
        <w:t>Pakvietė į parodos, kuri vyks 2022 m. gegužės 27 d., atidarymą. Pasidžiaugė visų kultūros darbuotojų indėliu, kad Rietavas buvo įtrauktas į nacionalinį Čiurlionio kelią. Nuo 2022 m. pradėtas kultūrinių kelių sertifikavimas. Minėtas Čiurlionio kelias į jį taip pat pateko. Neturime dvaro, reprezentuojančio int</w:t>
      </w:r>
      <w:r w:rsidR="00246610">
        <w:rPr>
          <w:b w:val="0"/>
          <w:bCs/>
          <w:sz w:val="24"/>
          <w:szCs w:val="24"/>
        </w:rPr>
        <w:t>e</w:t>
      </w:r>
      <w:r w:rsidR="00363308">
        <w:rPr>
          <w:b w:val="0"/>
          <w:bCs/>
          <w:sz w:val="24"/>
          <w:szCs w:val="24"/>
        </w:rPr>
        <w:t>rj</w:t>
      </w:r>
      <w:r w:rsidR="00246610">
        <w:rPr>
          <w:b w:val="0"/>
          <w:bCs/>
          <w:sz w:val="24"/>
          <w:szCs w:val="24"/>
        </w:rPr>
        <w:t>e</w:t>
      </w:r>
      <w:r w:rsidR="00363308">
        <w:rPr>
          <w:b w:val="0"/>
          <w:bCs/>
          <w:sz w:val="24"/>
          <w:szCs w:val="24"/>
        </w:rPr>
        <w:t>rą</w:t>
      </w:r>
      <w:r w:rsidR="00246610">
        <w:rPr>
          <w:b w:val="0"/>
          <w:bCs/>
          <w:sz w:val="24"/>
          <w:szCs w:val="24"/>
        </w:rPr>
        <w:t xml:space="preserve">, </w:t>
      </w:r>
      <w:r w:rsidR="00363308">
        <w:rPr>
          <w:b w:val="0"/>
          <w:bCs/>
          <w:sz w:val="24"/>
          <w:szCs w:val="24"/>
        </w:rPr>
        <w:t>bet plečiame Oginskių kultūros ribas</w:t>
      </w:r>
      <w:r w:rsidR="00246610">
        <w:rPr>
          <w:b w:val="0"/>
          <w:bCs/>
          <w:sz w:val="24"/>
          <w:szCs w:val="24"/>
        </w:rPr>
        <w:t xml:space="preserve">. Dėkojo visuomenininkams, kurie prisideda prie Rietavo parko tvarkymo ir puoselėjimo. </w:t>
      </w:r>
    </w:p>
    <w:p w14:paraId="5A2E4D68" w14:textId="71406D11" w:rsidR="001B0063" w:rsidRDefault="001B0063" w:rsidP="00214F94">
      <w:pPr>
        <w:pStyle w:val="Pagrindinistekstas"/>
        <w:tabs>
          <w:tab w:val="left" w:pos="1080"/>
        </w:tabs>
        <w:ind w:right="-42" w:firstLine="780"/>
        <w:jc w:val="both"/>
        <w:rPr>
          <w:b w:val="0"/>
          <w:bCs/>
          <w:sz w:val="24"/>
          <w:szCs w:val="24"/>
        </w:rPr>
      </w:pPr>
      <w:r>
        <w:rPr>
          <w:b w:val="0"/>
          <w:bCs/>
          <w:sz w:val="24"/>
          <w:szCs w:val="24"/>
        </w:rPr>
        <w:t xml:space="preserve">      Tarybos narys Jonas Rekašius paprašė organizuoti ekskursiją ukrainiečiams ir supažindinti su turtinga mūsų krašto istorija.</w:t>
      </w:r>
    </w:p>
    <w:p w14:paraId="4FA5114C" w14:textId="0EEB0427" w:rsidR="001B0063" w:rsidRDefault="001B0063" w:rsidP="00214F94">
      <w:pPr>
        <w:pStyle w:val="Pagrindinistekstas"/>
        <w:tabs>
          <w:tab w:val="left" w:pos="1080"/>
        </w:tabs>
        <w:ind w:right="-42" w:firstLine="780"/>
        <w:jc w:val="both"/>
        <w:rPr>
          <w:b w:val="0"/>
          <w:bCs/>
          <w:sz w:val="24"/>
          <w:szCs w:val="24"/>
        </w:rPr>
      </w:pPr>
      <w:r>
        <w:rPr>
          <w:b w:val="0"/>
          <w:bCs/>
          <w:sz w:val="24"/>
          <w:szCs w:val="24"/>
        </w:rPr>
        <w:t xml:space="preserve">      Rietavo Oginskių kultūros istorijos muziejaus direktorius Vytas Rutkauskas: tą jau darome ir planuojame tęsti.</w:t>
      </w:r>
    </w:p>
    <w:p w14:paraId="690B0BA1" w14:textId="37027674" w:rsidR="002D6DA5" w:rsidRDefault="002D6DA5" w:rsidP="00214F94">
      <w:pPr>
        <w:pStyle w:val="Pagrindinistekstas"/>
        <w:tabs>
          <w:tab w:val="left" w:pos="1080"/>
        </w:tabs>
        <w:ind w:right="-42" w:firstLine="780"/>
        <w:jc w:val="both"/>
        <w:rPr>
          <w:b w:val="0"/>
          <w:bCs/>
          <w:sz w:val="24"/>
          <w:szCs w:val="24"/>
        </w:rPr>
      </w:pPr>
      <w:r>
        <w:rPr>
          <w:b w:val="0"/>
          <w:bCs/>
          <w:sz w:val="24"/>
          <w:szCs w:val="24"/>
        </w:rPr>
        <w:t xml:space="preserve">      Tarybos narys Alfredas Mockus klausė, kaip sekasi pritraukti lėšų? Ar yra įstaigų, kurios pasirengusios remti kultūrą?</w:t>
      </w:r>
    </w:p>
    <w:p w14:paraId="7487176E" w14:textId="05CCEA82" w:rsidR="002D6DA5" w:rsidRPr="00F2705D" w:rsidRDefault="002D6DA5" w:rsidP="00214F94">
      <w:pPr>
        <w:pStyle w:val="Pagrindinistekstas"/>
        <w:tabs>
          <w:tab w:val="left" w:pos="1080"/>
        </w:tabs>
        <w:ind w:right="-42" w:firstLine="780"/>
        <w:jc w:val="both"/>
        <w:rPr>
          <w:b w:val="0"/>
          <w:bCs/>
          <w:sz w:val="24"/>
          <w:szCs w:val="24"/>
        </w:rPr>
      </w:pPr>
      <w:r>
        <w:rPr>
          <w:b w:val="0"/>
          <w:bCs/>
          <w:sz w:val="24"/>
          <w:szCs w:val="24"/>
        </w:rPr>
        <w:t xml:space="preserve">      Rietavo Oginskių kultūros istorijos muziejaus direktorius Vytas Rutkauskas: vienareikšmiškai galiu atsakyti, kad taip. Ir nebūtinai finansiškai. Į mūsų prašymus atsižvelgia Rietavo miesto seniūnija, UAB „Rietavo komunalinis ūkis“, „Kauno šilas‘, „</w:t>
      </w:r>
      <w:proofErr w:type="spellStart"/>
      <w:r>
        <w:rPr>
          <w:b w:val="0"/>
          <w:bCs/>
          <w:sz w:val="24"/>
          <w:szCs w:val="24"/>
        </w:rPr>
        <w:t>Reval</w:t>
      </w:r>
      <w:proofErr w:type="spellEnd"/>
      <w:r>
        <w:rPr>
          <w:b w:val="0"/>
          <w:bCs/>
          <w:sz w:val="24"/>
          <w:szCs w:val="24"/>
        </w:rPr>
        <w:t xml:space="preserve"> baldai“ ir kiti. </w:t>
      </w:r>
    </w:p>
    <w:p w14:paraId="7919076C" w14:textId="0E6300DC" w:rsidR="00F02D29" w:rsidRPr="00D17458" w:rsidRDefault="00914800" w:rsidP="00214F94">
      <w:pPr>
        <w:autoSpaceDE w:val="0"/>
        <w:autoSpaceDN w:val="0"/>
        <w:adjustRightInd w:val="0"/>
        <w:ind w:firstLine="1080"/>
      </w:pPr>
      <w:r>
        <w:t xml:space="preserve"> </w:t>
      </w:r>
      <w:r w:rsidR="00F02D29" w:rsidRPr="00D17458">
        <w:t>Balsuota už</w:t>
      </w:r>
      <w:r w:rsidR="00877F61" w:rsidRPr="00D17458">
        <w:t xml:space="preserve"> pateiktą sprendimo projektą – </w:t>
      </w:r>
      <w:r w:rsidR="00FD1223">
        <w:t>1</w:t>
      </w:r>
      <w:r w:rsidR="00495411">
        <w:t>5</w:t>
      </w:r>
      <w:r w:rsidR="003A0533">
        <w:t xml:space="preserve"> už</w:t>
      </w:r>
      <w:r w:rsidR="003A0533" w:rsidRPr="007D4DE3">
        <w:t>.</w:t>
      </w:r>
    </w:p>
    <w:p w14:paraId="503EB7F7" w14:textId="5A17E18F" w:rsidR="00F02D29" w:rsidRPr="00D17458" w:rsidRDefault="00F02D29" w:rsidP="00F02D29">
      <w:pPr>
        <w:pStyle w:val="Pagrindiniotekstotrauka2"/>
        <w:tabs>
          <w:tab w:val="left" w:pos="1276"/>
          <w:tab w:val="center" w:pos="1418"/>
        </w:tabs>
        <w:ind w:firstLine="540"/>
        <w:rPr>
          <w:szCs w:val="24"/>
        </w:rPr>
      </w:pPr>
      <w:r w:rsidRPr="00D17458">
        <w:rPr>
          <w:szCs w:val="24"/>
        </w:rPr>
        <w:t xml:space="preserve"> </w:t>
      </w:r>
      <w:r w:rsidR="00EF4945" w:rsidRPr="00D17458">
        <w:rPr>
          <w:szCs w:val="24"/>
        </w:rPr>
        <w:t xml:space="preserve"> </w:t>
      </w:r>
      <w:r w:rsidR="00DD24B3" w:rsidRPr="00D17458">
        <w:rPr>
          <w:szCs w:val="24"/>
        </w:rPr>
        <w:t xml:space="preserve"> </w:t>
      </w:r>
      <w:r w:rsidR="00CB7945" w:rsidRPr="00D17458">
        <w:rPr>
          <w:szCs w:val="24"/>
        </w:rPr>
        <w:t xml:space="preserve"> </w:t>
      </w:r>
      <w:r w:rsidR="006D5811" w:rsidRPr="00D17458">
        <w:rPr>
          <w:szCs w:val="24"/>
        </w:rPr>
        <w:t xml:space="preserve"> </w:t>
      </w:r>
      <w:r w:rsidR="00FD1223">
        <w:rPr>
          <w:szCs w:val="24"/>
        </w:rPr>
        <w:t xml:space="preserve"> </w:t>
      </w:r>
      <w:r w:rsidR="00D37F5E">
        <w:rPr>
          <w:szCs w:val="24"/>
        </w:rPr>
        <w:t xml:space="preserve">  </w:t>
      </w:r>
      <w:r w:rsidR="00452D1F">
        <w:rPr>
          <w:szCs w:val="24"/>
        </w:rPr>
        <w:t xml:space="preserve"> </w:t>
      </w:r>
      <w:r w:rsidR="00D37F5E">
        <w:rPr>
          <w:szCs w:val="24"/>
        </w:rPr>
        <w:t xml:space="preserve"> </w:t>
      </w:r>
      <w:r w:rsidRPr="00D17458">
        <w:rPr>
          <w:szCs w:val="24"/>
        </w:rPr>
        <w:t>NUSPRĘSTA. Priimti sprendimą (pridedama).</w:t>
      </w:r>
    </w:p>
    <w:p w14:paraId="112450C8" w14:textId="77777777" w:rsidR="00286E56" w:rsidRPr="00D17458" w:rsidRDefault="00286E56" w:rsidP="00F02D29">
      <w:pPr>
        <w:pStyle w:val="Pagrindiniotekstotrauka2"/>
        <w:tabs>
          <w:tab w:val="left" w:pos="1276"/>
          <w:tab w:val="center" w:pos="1418"/>
        </w:tabs>
        <w:ind w:firstLine="540"/>
        <w:rPr>
          <w:szCs w:val="24"/>
        </w:rPr>
      </w:pPr>
    </w:p>
    <w:p w14:paraId="393BB829" w14:textId="2D8F106E" w:rsidR="00846B08" w:rsidRPr="009C28AC" w:rsidRDefault="00F02D29" w:rsidP="00846B08">
      <w:pPr>
        <w:pStyle w:val="Sraopastraipa"/>
        <w:numPr>
          <w:ilvl w:val="0"/>
          <w:numId w:val="5"/>
        </w:numPr>
        <w:tabs>
          <w:tab w:val="left" w:pos="1418"/>
        </w:tabs>
        <w:ind w:left="0" w:firstLine="1134"/>
        <w:contextualSpacing/>
        <w:rPr>
          <w:i/>
        </w:rPr>
      </w:pPr>
      <w:r w:rsidRPr="00D17458">
        <w:t>SVARSTYTA.</w:t>
      </w:r>
      <w:r w:rsidR="00877F61" w:rsidRPr="00D17458">
        <w:t xml:space="preserve"> </w:t>
      </w:r>
      <w:r w:rsidR="002763A7">
        <w:t>Pritarimas Rietavo atviro jaunimo centro 2021 metų veiklos ataskaitai</w:t>
      </w:r>
      <w:r w:rsidR="00846B08">
        <w:t>.</w:t>
      </w:r>
    </w:p>
    <w:p w14:paraId="45A0BACD" w14:textId="10DD0274" w:rsidR="002763A7" w:rsidRDefault="00360125" w:rsidP="002763A7">
      <w:pPr>
        <w:tabs>
          <w:tab w:val="left" w:pos="993"/>
        </w:tabs>
        <w:contextualSpacing/>
      </w:pPr>
      <w:r>
        <w:t xml:space="preserve">      </w:t>
      </w:r>
      <w:r w:rsidR="00DE2520" w:rsidRPr="00360125">
        <w:t xml:space="preserve"> </w:t>
      </w:r>
      <w:r w:rsidR="002763A7" w:rsidRPr="002763A7">
        <w:t xml:space="preserve">Švietimo, kultūros ir sporto komiteto pirmininkė Eglė </w:t>
      </w:r>
      <w:proofErr w:type="spellStart"/>
      <w:r w:rsidR="002763A7" w:rsidRPr="002763A7">
        <w:t>Fabijonavičienė</w:t>
      </w:r>
      <w:proofErr w:type="spellEnd"/>
      <w:r w:rsidR="002763A7" w:rsidRPr="002763A7">
        <w:t xml:space="preserve"> teikė sprendimo projektą – pritarti</w:t>
      </w:r>
      <w:r w:rsidR="002763A7">
        <w:t xml:space="preserve"> Rietavo atviro jaunimo centro 2021 metų veiklos ataskaitai (pridedama).</w:t>
      </w:r>
    </w:p>
    <w:p w14:paraId="09B3D65D" w14:textId="60F3C197" w:rsidR="002763A7" w:rsidRDefault="00246610" w:rsidP="002763A7">
      <w:pPr>
        <w:tabs>
          <w:tab w:val="left" w:pos="993"/>
        </w:tabs>
        <w:contextualSpacing/>
      </w:pPr>
      <w:r>
        <w:t xml:space="preserve">       Laikinai einanti Rietavo atviro jaunimo centro direktorės pareigas </w:t>
      </w:r>
      <w:proofErr w:type="spellStart"/>
      <w:r>
        <w:t>Laurina</w:t>
      </w:r>
      <w:proofErr w:type="spellEnd"/>
      <w:r>
        <w:t xml:space="preserve"> Kuprytė: </w:t>
      </w:r>
      <w:r w:rsidR="009A4EAA">
        <w:t xml:space="preserve">metus turėjome sudėtingus, turėjome daug planų, bet juos įvykdyti sutrukdė pandemija. Nežiūrint to, darėme tiek, kiek galėjome. Vykdėme nuotolinį darbą. Džiaugiamės darbo rezultatais. Užsiauginome naują kartą lankytojų. Vykdėme mobilų darbą </w:t>
      </w:r>
      <w:proofErr w:type="spellStart"/>
      <w:r w:rsidR="009A4EAA">
        <w:t>Medingėnuose</w:t>
      </w:r>
      <w:proofErr w:type="spellEnd"/>
      <w:r w:rsidR="009A4EAA">
        <w:t xml:space="preserve">, </w:t>
      </w:r>
      <w:proofErr w:type="spellStart"/>
      <w:r w:rsidR="009A4EAA">
        <w:t>Žadvainiuose</w:t>
      </w:r>
      <w:proofErr w:type="spellEnd"/>
      <w:r w:rsidR="009A4EAA">
        <w:t xml:space="preserve"> ir kitose Savivaldybės vietose.</w:t>
      </w:r>
    </w:p>
    <w:p w14:paraId="0256AC87" w14:textId="6A97DC22" w:rsidR="009A4EAA" w:rsidRDefault="009A4EAA" w:rsidP="002763A7">
      <w:pPr>
        <w:tabs>
          <w:tab w:val="left" w:pos="993"/>
        </w:tabs>
        <w:contextualSpacing/>
      </w:pPr>
      <w:r>
        <w:t xml:space="preserve">       Tarybos narys Augustas </w:t>
      </w:r>
      <w:proofErr w:type="spellStart"/>
      <w:r>
        <w:t>Šlimas</w:t>
      </w:r>
      <w:proofErr w:type="spellEnd"/>
      <w:r>
        <w:t>: daug lėšų pritraukdavote iš tarptautinių projektų. Praėjusiais metais tų lėšų nebuvo daug.</w:t>
      </w:r>
    </w:p>
    <w:p w14:paraId="5EE5078D" w14:textId="0382B073" w:rsidR="009A4EAA" w:rsidRDefault="009A4EAA" w:rsidP="002763A7">
      <w:pPr>
        <w:tabs>
          <w:tab w:val="left" w:pos="993"/>
        </w:tabs>
        <w:contextualSpacing/>
      </w:pPr>
      <w:r>
        <w:t xml:space="preserve">       Laikinai einanti Rietavo atviro jaunimo centro direktorės pareigas </w:t>
      </w:r>
      <w:proofErr w:type="spellStart"/>
      <w:r>
        <w:t>Laurina</w:t>
      </w:r>
      <w:proofErr w:type="spellEnd"/>
      <w:r>
        <w:t xml:space="preserve"> Kuprytė: </w:t>
      </w:r>
      <w:r w:rsidR="003516D7">
        <w:t xml:space="preserve">dėl pandemijos tarptautiniai savanoriai negalėjo atvykti pas mus, o buvę turėjo likti, juos išlaikėme iš savo lėšų. </w:t>
      </w:r>
    </w:p>
    <w:p w14:paraId="4538F2FF" w14:textId="77777777" w:rsidR="003516D7" w:rsidRDefault="003516D7" w:rsidP="002763A7">
      <w:pPr>
        <w:tabs>
          <w:tab w:val="left" w:pos="993"/>
        </w:tabs>
        <w:contextualSpacing/>
      </w:pPr>
      <w:r>
        <w:t xml:space="preserve">       Savivaldybės meras Antanas Černeckis klausė, kaip sekasi įstaigai bendrauti su karo  pabėgėliais iš Ukrainos?</w:t>
      </w:r>
    </w:p>
    <w:p w14:paraId="47B7DE34" w14:textId="3479BD4E" w:rsidR="003516D7" w:rsidRDefault="003516D7" w:rsidP="002763A7">
      <w:pPr>
        <w:tabs>
          <w:tab w:val="left" w:pos="993"/>
        </w:tabs>
        <w:contextualSpacing/>
      </w:pPr>
      <w:r>
        <w:t xml:space="preserve">       Laikinai einanti Rietavo atviro jaunimo centro direktorės pareigas </w:t>
      </w:r>
      <w:proofErr w:type="spellStart"/>
      <w:r>
        <w:t>Laurina</w:t>
      </w:r>
      <w:proofErr w:type="spellEnd"/>
      <w:r>
        <w:t xml:space="preserve"> Kuprytė: iš pradžių bijojome, kad nesusikalbėsime rusų kalba, bet viskas pavyko. Bendraujame ir su vaikais, ir su jų tėvais. </w:t>
      </w:r>
    </w:p>
    <w:p w14:paraId="3D6016DA" w14:textId="2339EAB7" w:rsidR="003516D7" w:rsidRDefault="003516D7" w:rsidP="002763A7">
      <w:pPr>
        <w:tabs>
          <w:tab w:val="left" w:pos="993"/>
        </w:tabs>
        <w:contextualSpacing/>
      </w:pPr>
      <w:r>
        <w:t xml:space="preserve">       Tarybos narė Vaida </w:t>
      </w:r>
      <w:proofErr w:type="spellStart"/>
      <w:r>
        <w:t>Vaičikauskienė</w:t>
      </w:r>
      <w:proofErr w:type="spellEnd"/>
      <w:r>
        <w:t xml:space="preserve"> klausė, kaip jaunimui pavyko susitvarkyti su emocine būkle pandemijos metu?</w:t>
      </w:r>
    </w:p>
    <w:p w14:paraId="7FEE301D" w14:textId="7F830E25" w:rsidR="003516D7" w:rsidRDefault="003516D7" w:rsidP="002763A7">
      <w:pPr>
        <w:tabs>
          <w:tab w:val="left" w:pos="993"/>
        </w:tabs>
        <w:contextualSpacing/>
      </w:pPr>
      <w:r>
        <w:t xml:space="preserve">       Laikinai einanti Rietavo atviro jaunimo centro direktorės pareigas </w:t>
      </w:r>
      <w:proofErr w:type="spellStart"/>
      <w:r>
        <w:t>Laurina</w:t>
      </w:r>
      <w:proofErr w:type="spellEnd"/>
      <w:r>
        <w:t xml:space="preserve"> Kuprytė: dar iki galo nepavyko, bet šiuo metu vykdome apklausą dėl naujų projektų. Jaunimas tebėra liūdnas, susvetimėjęs. </w:t>
      </w:r>
      <w:r w:rsidR="000B6D42">
        <w:t>Mūsų svajonė – įstaigoje turėti psichologą.</w:t>
      </w:r>
    </w:p>
    <w:p w14:paraId="6C720C3A" w14:textId="020AF0C4" w:rsidR="003A0533" w:rsidRPr="00D17458" w:rsidRDefault="00914800" w:rsidP="002763A7">
      <w:pPr>
        <w:tabs>
          <w:tab w:val="left" w:pos="993"/>
        </w:tabs>
        <w:contextualSpacing/>
      </w:pPr>
      <w:r>
        <w:rPr>
          <w:color w:val="000000"/>
        </w:rPr>
        <w:t xml:space="preserve">       </w:t>
      </w:r>
      <w:r w:rsidR="00D43B05" w:rsidRPr="00D17458">
        <w:t>Balsuota už pateiktą sprendimo projektą –</w:t>
      </w:r>
      <w:r w:rsidR="00D840FD">
        <w:t xml:space="preserve"> 1</w:t>
      </w:r>
      <w:r w:rsidR="000B6D42">
        <w:t>5</w:t>
      </w:r>
      <w:r w:rsidR="003A0533">
        <w:t xml:space="preserve"> už</w:t>
      </w:r>
      <w:r w:rsidR="003A0533" w:rsidRPr="007D4DE3">
        <w:t>.</w:t>
      </w:r>
    </w:p>
    <w:p w14:paraId="6E4C0D32" w14:textId="3DB04DCE" w:rsidR="00D43B05" w:rsidRPr="00D17458" w:rsidRDefault="008C29AD" w:rsidP="003A0533">
      <w:pPr>
        <w:rPr>
          <w:szCs w:val="24"/>
        </w:rPr>
      </w:pPr>
      <w:r w:rsidRPr="00D17458">
        <w:rPr>
          <w:szCs w:val="24"/>
        </w:rPr>
        <w:t xml:space="preserve"> </w:t>
      </w:r>
      <w:r w:rsidR="00BF468F" w:rsidRPr="00D17458">
        <w:rPr>
          <w:szCs w:val="24"/>
        </w:rPr>
        <w:t xml:space="preserve"> </w:t>
      </w:r>
      <w:r w:rsidR="007B2E23">
        <w:rPr>
          <w:szCs w:val="24"/>
        </w:rPr>
        <w:t xml:space="preserve">   </w:t>
      </w:r>
      <w:r w:rsidR="007E50DB">
        <w:rPr>
          <w:szCs w:val="24"/>
        </w:rPr>
        <w:t xml:space="preserve"> </w:t>
      </w:r>
      <w:r w:rsidR="007B2E23">
        <w:rPr>
          <w:szCs w:val="24"/>
        </w:rPr>
        <w:t xml:space="preserve"> </w:t>
      </w:r>
      <w:r w:rsidR="00D43B05" w:rsidRPr="00D17458">
        <w:rPr>
          <w:szCs w:val="24"/>
        </w:rPr>
        <w:t>NUSPRĘSTA. Priimti sprendimą (pridedama).</w:t>
      </w:r>
    </w:p>
    <w:p w14:paraId="76A32861" w14:textId="77777777" w:rsidR="00EC1D45" w:rsidRPr="00D17458" w:rsidRDefault="00EC1D45" w:rsidP="00EC1D45">
      <w:pPr>
        <w:ind w:firstLine="0"/>
        <w:rPr>
          <w:color w:val="000000"/>
          <w:szCs w:val="24"/>
        </w:rPr>
      </w:pPr>
    </w:p>
    <w:p w14:paraId="6C50FCC2" w14:textId="2D261F56" w:rsidR="00DB6AE5" w:rsidRDefault="00863BDB" w:rsidP="00930788">
      <w:pPr>
        <w:pStyle w:val="Sraopastraipa"/>
        <w:numPr>
          <w:ilvl w:val="0"/>
          <w:numId w:val="5"/>
        </w:numPr>
        <w:ind w:left="0" w:firstLine="1134"/>
        <w:contextualSpacing/>
      </w:pPr>
      <w:r>
        <w:lastRenderedPageBreak/>
        <w:t xml:space="preserve">SVARSTYTA. </w:t>
      </w:r>
      <w:r w:rsidR="002763A7">
        <w:t>Pritarimas Rietavo socialinių paslaugų centro 2021 metų veiklos ataskaitai</w:t>
      </w:r>
      <w:r w:rsidR="00930788">
        <w:t>.</w:t>
      </w:r>
    </w:p>
    <w:p w14:paraId="234ED902" w14:textId="178B0656" w:rsidR="002763A7" w:rsidRDefault="002763A7" w:rsidP="002763A7">
      <w:pPr>
        <w:tabs>
          <w:tab w:val="left" w:pos="0"/>
          <w:tab w:val="left" w:pos="1418"/>
        </w:tabs>
        <w:ind w:firstLine="1134"/>
      </w:pPr>
      <w:r>
        <w:t>Sveikatos ir socialinių reikalų komiteto pirmininko pavaduotojas Jonas Rek</w:t>
      </w:r>
      <w:r w:rsidR="00814107">
        <w:t>a</w:t>
      </w:r>
      <w:r>
        <w:t xml:space="preserve">šius </w:t>
      </w:r>
      <w:r w:rsidR="00172DDD" w:rsidRPr="00DB6AE5">
        <w:t>teikė sprendimo projektą</w:t>
      </w:r>
      <w:r w:rsidR="00172DDD">
        <w:t xml:space="preserve"> – </w:t>
      </w:r>
      <w:r w:rsidRPr="002763A7">
        <w:t>pritarti</w:t>
      </w:r>
      <w:r>
        <w:t xml:space="preserve"> Rietavo socialinių paslaugų centro 2021 metų veiklos ataskaitai (pridedama).</w:t>
      </w:r>
    </w:p>
    <w:p w14:paraId="61B3BC9D" w14:textId="7DADE8FA" w:rsidR="002763A7" w:rsidRDefault="009A4EAA" w:rsidP="002763A7">
      <w:pPr>
        <w:tabs>
          <w:tab w:val="left" w:pos="0"/>
          <w:tab w:val="left" w:pos="1418"/>
        </w:tabs>
        <w:ind w:firstLine="1134"/>
      </w:pPr>
      <w:bookmarkStart w:id="8" w:name="_Hlk105576965"/>
      <w:r>
        <w:t xml:space="preserve">Rietavo socialinių paslaugų centro direktorė Danutė </w:t>
      </w:r>
      <w:proofErr w:type="spellStart"/>
      <w:r>
        <w:t>Stončiuvienė</w:t>
      </w:r>
      <w:proofErr w:type="spellEnd"/>
      <w:r>
        <w:t xml:space="preserve">: </w:t>
      </w:r>
      <w:bookmarkEnd w:id="8"/>
      <w:r w:rsidR="00B77055">
        <w:t>socialinių paslaugų teikimas pandemijos metu nenutrūko. Laikėmės visų saugumo rekomendacijų, darbuotojai skiepijosi. Vykdėme projektus, prit</w:t>
      </w:r>
      <w:r w:rsidR="00B77055">
        <w:t>r</w:t>
      </w:r>
      <w:r w:rsidR="00B77055">
        <w:t xml:space="preserve">aukėme lėšų. Praėjusiais metais buvo atidaryti Rietavo bendruomeniniai vaikų globos namai. </w:t>
      </w:r>
      <w:r w:rsidR="00EC4B61">
        <w:t xml:space="preserve">Šiuo metu labai išaugo paslaugos į namus poreikis. Minėtą paslaugą teikia 5 darbuotojai. Sumažėjo maudymosi ir skalbimo paslaugų. Įstaigoje buvo atlikta nemažai patikrinimų, pažeidimų nenustatyta, teiktos rekomendacijos, jas stengiamės įvykdyti. Dėkoju Rietavo miesto seniūnui už pagalbą prižiūrint įstaigos teritoriją. </w:t>
      </w:r>
    </w:p>
    <w:p w14:paraId="13CFCC4A" w14:textId="09A2993B" w:rsidR="007E31B4" w:rsidRDefault="007E31B4" w:rsidP="002763A7">
      <w:pPr>
        <w:tabs>
          <w:tab w:val="left" w:pos="0"/>
          <w:tab w:val="left" w:pos="1418"/>
        </w:tabs>
        <w:ind w:firstLine="1134"/>
      </w:pPr>
      <w:r>
        <w:t xml:space="preserve">Tarybos narys Augustas </w:t>
      </w:r>
      <w:proofErr w:type="spellStart"/>
      <w:r>
        <w:t>Šlimas</w:t>
      </w:r>
      <w:proofErr w:type="spellEnd"/>
      <w:r>
        <w:t xml:space="preserve"> klausė dėl sumažėjusių ES lėšų.</w:t>
      </w:r>
    </w:p>
    <w:p w14:paraId="1206E17C" w14:textId="77777777" w:rsidR="007E31B4" w:rsidRDefault="007E31B4" w:rsidP="002763A7">
      <w:pPr>
        <w:tabs>
          <w:tab w:val="left" w:pos="0"/>
          <w:tab w:val="left" w:pos="1418"/>
        </w:tabs>
        <w:ind w:firstLine="1134"/>
      </w:pPr>
      <w:r>
        <w:t xml:space="preserve">Rietavo socialinių paslaugų centro direktorė Danutė </w:t>
      </w:r>
      <w:proofErr w:type="spellStart"/>
      <w:r>
        <w:t>Stončiuvienė</w:t>
      </w:r>
      <w:proofErr w:type="spellEnd"/>
      <w:r>
        <w:t>:</w:t>
      </w:r>
      <w:r>
        <w:t xml:space="preserve"> projektai prasidėjo 2019 metais, kiekvienais metais lėšų suma mažėja, nes jie baigiasi. Tikimės, kad jie bus pratęsti.</w:t>
      </w:r>
    </w:p>
    <w:p w14:paraId="48654E03" w14:textId="77777777" w:rsidR="004C4276" w:rsidRDefault="007E31B4" w:rsidP="002763A7">
      <w:pPr>
        <w:tabs>
          <w:tab w:val="left" w:pos="0"/>
          <w:tab w:val="left" w:pos="1418"/>
        </w:tabs>
        <w:ind w:firstLine="1134"/>
      </w:pPr>
      <w:r>
        <w:t>Tarybos narys Alfredas Mockus</w:t>
      </w:r>
      <w:r w:rsidR="004C4276">
        <w:t>: ar jūsų įstaigoje darbuotojų skaičius atitinka normatyvus, nustatytus LR Vyriausybės ir Rietavo savivaldybės tarybos?</w:t>
      </w:r>
    </w:p>
    <w:p w14:paraId="622F8309" w14:textId="6DB749AD" w:rsidR="007E31B4" w:rsidRDefault="004C4276" w:rsidP="002763A7">
      <w:pPr>
        <w:tabs>
          <w:tab w:val="left" w:pos="0"/>
          <w:tab w:val="left" w:pos="1418"/>
        </w:tabs>
        <w:ind w:firstLine="1134"/>
      </w:pPr>
      <w:r>
        <w:t xml:space="preserve">Rietavo socialinių paslaugų centro direktorė Danutė </w:t>
      </w:r>
      <w:proofErr w:type="spellStart"/>
      <w:r>
        <w:t>Stončiuvienė</w:t>
      </w:r>
      <w:proofErr w:type="spellEnd"/>
      <w:r>
        <w:t xml:space="preserve">: </w:t>
      </w:r>
      <w:r>
        <w:t>praėjusiais metais įstaigoje buvo patvirtinta 21,8 etatų, tie</w:t>
      </w:r>
      <w:r>
        <w:t>k</w:t>
      </w:r>
      <w:r>
        <w:t xml:space="preserve"> jų mums ir reikėjo.</w:t>
      </w:r>
    </w:p>
    <w:p w14:paraId="2B92611E" w14:textId="357972C4" w:rsidR="004C4276" w:rsidRDefault="004C4276" w:rsidP="002763A7">
      <w:pPr>
        <w:tabs>
          <w:tab w:val="left" w:pos="0"/>
          <w:tab w:val="left" w:pos="1418"/>
        </w:tabs>
        <w:ind w:firstLine="1134"/>
      </w:pPr>
      <w:r>
        <w:t>Tarybos narys Alfredas Mockus: keik darbuotojų turi darbo vietas?</w:t>
      </w:r>
    </w:p>
    <w:p w14:paraId="0F3488D2" w14:textId="1F1F61A3" w:rsidR="004C4276" w:rsidRDefault="004C4276" w:rsidP="002763A7">
      <w:pPr>
        <w:tabs>
          <w:tab w:val="left" w:pos="0"/>
          <w:tab w:val="left" w:pos="1418"/>
        </w:tabs>
        <w:ind w:firstLine="1134"/>
      </w:pPr>
      <w:r>
        <w:t xml:space="preserve">Rietavo socialinių paslaugų centro direktorė Danutė </w:t>
      </w:r>
      <w:proofErr w:type="spellStart"/>
      <w:r>
        <w:t>Stončiuvienė</w:t>
      </w:r>
      <w:proofErr w:type="spellEnd"/>
      <w:r>
        <w:t>:</w:t>
      </w:r>
      <w:r>
        <w:t xml:space="preserve"> pasikartosiu, kad ne visi 7 darbuotojai privalo ar turi būti kabinete. Tai nėra „kabinetinis“ darbas.</w:t>
      </w:r>
    </w:p>
    <w:p w14:paraId="11F16F4D" w14:textId="07F086C3" w:rsidR="008A4FBC" w:rsidRDefault="008A4FBC" w:rsidP="002763A7">
      <w:pPr>
        <w:tabs>
          <w:tab w:val="left" w:pos="0"/>
          <w:tab w:val="left" w:pos="1418"/>
        </w:tabs>
        <w:ind w:firstLine="1134"/>
      </w:pPr>
      <w:r>
        <w:t>Tarybos narys Algimantas Mickus atkreipė dėmesį, kad prie problemų įrašyta, kad daug t</w:t>
      </w:r>
      <w:r>
        <w:t>a</w:t>
      </w:r>
      <w:r>
        <w:t xml:space="preserve">rnybinio transporto. Jo nuomone, tuo reikia džiaugtis. </w:t>
      </w:r>
    </w:p>
    <w:p w14:paraId="316E89C2" w14:textId="6084806D" w:rsidR="008A0B5C" w:rsidRDefault="008A0B5C" w:rsidP="002763A7">
      <w:pPr>
        <w:tabs>
          <w:tab w:val="left" w:pos="0"/>
          <w:tab w:val="left" w:pos="1418"/>
        </w:tabs>
        <w:ind w:firstLine="1134"/>
      </w:pPr>
      <w:r>
        <w:t xml:space="preserve">Tarybos narė Vaida </w:t>
      </w:r>
      <w:proofErr w:type="spellStart"/>
      <w:r>
        <w:t>Vaičikauskienė</w:t>
      </w:r>
      <w:proofErr w:type="spellEnd"/>
      <w:r>
        <w:t>: labai puiku, kad teikiama pagalba į namus, bet galia, kad projekto veikla nutrūko ir ji bus atnaujinta tik liepos mėnesį. Ką daryti tiems, kurie negali arba kuriais negali pasirūpinti?</w:t>
      </w:r>
    </w:p>
    <w:p w14:paraId="563FCDB5" w14:textId="385B27B2" w:rsidR="008A0B5C" w:rsidRDefault="008A0B5C" w:rsidP="002763A7">
      <w:pPr>
        <w:tabs>
          <w:tab w:val="left" w:pos="0"/>
          <w:tab w:val="left" w:pos="1418"/>
        </w:tabs>
        <w:ind w:firstLine="1134"/>
      </w:pPr>
      <w:r>
        <w:t xml:space="preserve">Rietavo socialinių paslaugų centro direktorė Danutė </w:t>
      </w:r>
      <w:proofErr w:type="spellStart"/>
      <w:r>
        <w:t>Stončiuvienė</w:t>
      </w:r>
      <w:proofErr w:type="spellEnd"/>
      <w:r>
        <w:t>:</w:t>
      </w:r>
      <w:r>
        <w:t xml:space="preserve"> suderinta su UAB „Šeimos daktaras“ komanda. Sąrašas, pageidaujančių gauti šią paslaugą, perduotas jai. </w:t>
      </w:r>
    </w:p>
    <w:p w14:paraId="5992CC34" w14:textId="3C364CA7" w:rsidR="003A0533" w:rsidRPr="00D17458" w:rsidRDefault="00DB6AE5" w:rsidP="002763A7">
      <w:pPr>
        <w:tabs>
          <w:tab w:val="left" w:pos="0"/>
          <w:tab w:val="left" w:pos="1418"/>
        </w:tabs>
        <w:ind w:firstLine="1134"/>
      </w:pPr>
      <w:r w:rsidRPr="00D17458">
        <w:t xml:space="preserve">Balsuota už pateiktą sprendimo projektą – </w:t>
      </w:r>
      <w:r>
        <w:t>1</w:t>
      </w:r>
      <w:r w:rsidR="009B6A42">
        <w:t>5</w:t>
      </w:r>
      <w:r>
        <w:t xml:space="preserve"> už</w:t>
      </w:r>
      <w:r w:rsidRPr="007D4DE3">
        <w:t>.</w:t>
      </w:r>
    </w:p>
    <w:p w14:paraId="6FB0C632" w14:textId="77777777" w:rsidR="00863BDB" w:rsidRPr="00F005D4" w:rsidRDefault="00342366" w:rsidP="003A0533">
      <w:pPr>
        <w:pStyle w:val="Sraopastraipa"/>
        <w:tabs>
          <w:tab w:val="left" w:pos="1134"/>
        </w:tabs>
        <w:ind w:left="0"/>
        <w:contextualSpacing/>
      </w:pPr>
      <w:r>
        <w:t xml:space="preserve"> </w:t>
      </w:r>
      <w:r w:rsidR="00863BDB" w:rsidRPr="00F005D4">
        <w:t xml:space="preserve">   </w:t>
      </w:r>
      <w:r w:rsidR="00BF468F" w:rsidRPr="00F005D4">
        <w:t xml:space="preserve">  </w:t>
      </w:r>
      <w:r w:rsidR="003A0533">
        <w:t xml:space="preserve">        </w:t>
      </w:r>
      <w:r w:rsidR="006B13C6">
        <w:t xml:space="preserve"> </w:t>
      </w:r>
      <w:r w:rsidR="007B2E23">
        <w:t xml:space="preserve">   </w:t>
      </w:r>
      <w:r w:rsidR="005D13B5">
        <w:t xml:space="preserve"> </w:t>
      </w:r>
      <w:r w:rsidR="00863BDB" w:rsidRPr="00F005D4">
        <w:t>NUSPRĘSTA. Priimti sprendimą (pridedama).</w:t>
      </w:r>
    </w:p>
    <w:p w14:paraId="6BB06E2A" w14:textId="77777777" w:rsidR="007B41F7" w:rsidRDefault="007B41F7" w:rsidP="00863BDB">
      <w:pPr>
        <w:pStyle w:val="Sraopastraipa"/>
        <w:tabs>
          <w:tab w:val="left" w:pos="1134"/>
        </w:tabs>
        <w:ind w:left="0"/>
        <w:contextualSpacing/>
      </w:pPr>
    </w:p>
    <w:p w14:paraId="6A7F20CA" w14:textId="5BFA1DB0" w:rsidR="00047334" w:rsidRPr="00047334" w:rsidRDefault="00192087" w:rsidP="00047334">
      <w:pPr>
        <w:pStyle w:val="Sraopastraipa"/>
        <w:ind w:left="0"/>
        <w:contextualSpacing/>
        <w:rPr>
          <w:i/>
        </w:rPr>
      </w:pPr>
      <w:r>
        <w:t xml:space="preserve">                </w:t>
      </w:r>
      <w:r w:rsidR="007B2E23">
        <w:t xml:space="preserve">   </w:t>
      </w:r>
      <w:r w:rsidR="004979B6">
        <w:t>7.</w:t>
      </w:r>
      <w:r w:rsidR="00574FD3">
        <w:t xml:space="preserve"> </w:t>
      </w:r>
      <w:r w:rsidR="00505657">
        <w:t xml:space="preserve">SVARSTYTA. </w:t>
      </w:r>
      <w:r w:rsidR="002763A7">
        <w:t>Pritarimas Rietavo savivaldybės priešgaisrinės tarnybos 2021 metų veiklos ataskaitai</w:t>
      </w:r>
      <w:r w:rsidR="000739F3">
        <w:rPr>
          <w:iCs/>
        </w:rPr>
        <w:t>.</w:t>
      </w:r>
    </w:p>
    <w:p w14:paraId="0728259D" w14:textId="6AAA209A" w:rsidR="002763A7" w:rsidRDefault="00814580" w:rsidP="002763A7">
      <w:pPr>
        <w:tabs>
          <w:tab w:val="left" w:pos="0"/>
          <w:tab w:val="left" w:pos="1418"/>
        </w:tabs>
        <w:ind w:firstLine="1134"/>
      </w:pPr>
      <w:r>
        <w:t>Ūkio plėtros ir ekologijos komiteto pirmininkas Albinas Maslauskas</w:t>
      </w:r>
      <w:r w:rsidRPr="00DB6AE5">
        <w:t xml:space="preserve"> </w:t>
      </w:r>
      <w:r w:rsidR="00342366" w:rsidRPr="0067115A">
        <w:rPr>
          <w:szCs w:val="24"/>
        </w:rPr>
        <w:t xml:space="preserve">teikė sprendimo projektą </w:t>
      </w:r>
      <w:r w:rsidR="00342366" w:rsidRPr="0067115A">
        <w:rPr>
          <w:b/>
          <w:szCs w:val="24"/>
        </w:rPr>
        <w:t xml:space="preserve">– </w:t>
      </w:r>
      <w:r w:rsidR="002763A7" w:rsidRPr="002763A7">
        <w:t>pritarti</w:t>
      </w:r>
      <w:r w:rsidR="002763A7">
        <w:t xml:space="preserve"> Rietavo savivaldybės priešgaisrinės tarnybos 2021 metų veiklos ataskaitai (pridedama).</w:t>
      </w:r>
    </w:p>
    <w:p w14:paraId="027F7E0A" w14:textId="77777777" w:rsidR="006A4338" w:rsidRDefault="002032FA" w:rsidP="002763A7">
      <w:pPr>
        <w:tabs>
          <w:tab w:val="left" w:pos="0"/>
          <w:tab w:val="left" w:pos="1418"/>
        </w:tabs>
        <w:ind w:firstLine="1134"/>
      </w:pPr>
      <w:r>
        <w:t xml:space="preserve">Rietavo savivaldybės priešgaisrinės tarnybos viršininkas Alvidas Mickus: tarnyboje visi etatai užpildyti, visi ugniagesiai yra profesionalai, bet kartu ir savanoriai. Praėjusiais metais sumažėjo gaisrų skaičius. </w:t>
      </w:r>
      <w:r w:rsidR="00F7786E">
        <w:t xml:space="preserve">Šiuo metu rekonstruojamas gaisrinės pastatas. Bus pagerintos darbuotojų darbo sąlygos. Svarbiausia problema – transportas. </w:t>
      </w:r>
    </w:p>
    <w:p w14:paraId="1BB1B1FA" w14:textId="2B28D6E5" w:rsidR="002032FA" w:rsidRDefault="006A4338" w:rsidP="002763A7">
      <w:pPr>
        <w:tabs>
          <w:tab w:val="left" w:pos="0"/>
          <w:tab w:val="left" w:pos="1418"/>
        </w:tabs>
        <w:ind w:firstLine="1134"/>
      </w:pPr>
      <w:r>
        <w:t>Tarybos narys Alfredas Mockus pareplikavo, kad nebūtų per vėlu keisti mašiną, kai reikės važiuoti gesinti gaisro, o ji neužsives. Kvalifikacijai praėjusiais metais skirta 100 Eur, ar neprarasite jos?</w:t>
      </w:r>
    </w:p>
    <w:p w14:paraId="58C8CB22" w14:textId="2F8A512C" w:rsidR="006A4338" w:rsidRDefault="006A4338" w:rsidP="002763A7">
      <w:pPr>
        <w:tabs>
          <w:tab w:val="left" w:pos="0"/>
          <w:tab w:val="left" w:pos="1418"/>
        </w:tabs>
        <w:ind w:firstLine="1134"/>
      </w:pPr>
      <w:r>
        <w:t>Rietavo savivaldybės priešgaisrinės tarnybos viršininkas Alvidas Mickus:</w:t>
      </w:r>
      <w:r>
        <w:t xml:space="preserve"> šios lėšos skirtos įstaigos buhalterio kvalifikacijai kelti. </w:t>
      </w:r>
      <w:r w:rsidR="00E77D52">
        <w:t xml:space="preserve">Ugniagesių kvalifikacijai papildomai lėšų gavome rugsėjo mėnesį. Darbuotojai įvykdė fizinius normatyvus. </w:t>
      </w:r>
    </w:p>
    <w:p w14:paraId="6858C01A" w14:textId="7EA41824" w:rsidR="00E77D52" w:rsidRDefault="00E77D52" w:rsidP="002763A7">
      <w:pPr>
        <w:tabs>
          <w:tab w:val="left" w:pos="0"/>
          <w:tab w:val="left" w:pos="1418"/>
        </w:tabs>
        <w:ind w:firstLine="1134"/>
      </w:pPr>
      <w:r>
        <w:t xml:space="preserve">Tarybos narys Viktoras </w:t>
      </w:r>
      <w:proofErr w:type="spellStart"/>
      <w:r>
        <w:t>Krajinas</w:t>
      </w:r>
      <w:proofErr w:type="spellEnd"/>
      <w:r>
        <w:t xml:space="preserve"> pastebėjo, kad šiuo metu gaisrininkai gesina ne tik gaisrus, jie atlieka ir gelbėtojų darbą. </w:t>
      </w:r>
    </w:p>
    <w:p w14:paraId="20F913A4" w14:textId="2850451C" w:rsidR="00342366" w:rsidRPr="0048099C" w:rsidRDefault="000941B4" w:rsidP="002763A7">
      <w:pPr>
        <w:ind w:firstLine="567"/>
        <w:rPr>
          <w:szCs w:val="24"/>
        </w:rPr>
      </w:pPr>
      <w:r>
        <w:rPr>
          <w:szCs w:val="24"/>
        </w:rPr>
        <w:t xml:space="preserve">     </w:t>
      </w:r>
      <w:r w:rsidR="00666A00">
        <w:rPr>
          <w:szCs w:val="24"/>
        </w:rPr>
        <w:t xml:space="preserve"> </w:t>
      </w:r>
      <w:r w:rsidR="00B95B20">
        <w:rPr>
          <w:szCs w:val="24"/>
        </w:rPr>
        <w:t xml:space="preserve"> </w:t>
      </w:r>
      <w:r w:rsidR="002763A7">
        <w:rPr>
          <w:szCs w:val="24"/>
        </w:rPr>
        <w:t xml:space="preserve"> </w:t>
      </w:r>
      <w:r w:rsidR="002032FA">
        <w:rPr>
          <w:szCs w:val="24"/>
        </w:rPr>
        <w:t xml:space="preserve">  </w:t>
      </w:r>
      <w:r w:rsidR="00342366" w:rsidRPr="0048099C">
        <w:rPr>
          <w:szCs w:val="24"/>
        </w:rPr>
        <w:t xml:space="preserve">Balsuota už pateiktą sprendimo projektą – </w:t>
      </w:r>
      <w:r w:rsidR="003A0533" w:rsidRPr="0048099C">
        <w:rPr>
          <w:szCs w:val="24"/>
        </w:rPr>
        <w:t>1</w:t>
      </w:r>
      <w:r w:rsidR="00E77D52">
        <w:rPr>
          <w:szCs w:val="24"/>
        </w:rPr>
        <w:t>5</w:t>
      </w:r>
      <w:r w:rsidR="003A0533" w:rsidRPr="0048099C">
        <w:rPr>
          <w:szCs w:val="24"/>
        </w:rPr>
        <w:t xml:space="preserve"> už</w:t>
      </w:r>
      <w:r w:rsidR="00342366" w:rsidRPr="0048099C">
        <w:rPr>
          <w:szCs w:val="24"/>
        </w:rPr>
        <w:t>.</w:t>
      </w:r>
    </w:p>
    <w:p w14:paraId="0E733699" w14:textId="77777777" w:rsidR="00342366" w:rsidRPr="00F005D4" w:rsidRDefault="00342366" w:rsidP="00342366">
      <w:pPr>
        <w:pStyle w:val="Pagrindiniotekstotrauka2"/>
        <w:tabs>
          <w:tab w:val="left" w:pos="1276"/>
          <w:tab w:val="center" w:pos="1418"/>
        </w:tabs>
        <w:ind w:firstLine="540"/>
      </w:pPr>
      <w:r>
        <w:t xml:space="preserve"> </w:t>
      </w:r>
      <w:r w:rsidRPr="00F005D4">
        <w:t xml:space="preserve"> </w:t>
      </w:r>
      <w:r w:rsidR="00877AC5">
        <w:t xml:space="preserve"> </w:t>
      </w:r>
      <w:r w:rsidR="00BF1EC0">
        <w:t xml:space="preserve">  </w:t>
      </w:r>
      <w:r w:rsidRPr="00F005D4">
        <w:t xml:space="preserve"> </w:t>
      </w:r>
      <w:r w:rsidR="00877AC5">
        <w:t xml:space="preserve"> </w:t>
      </w:r>
      <w:r w:rsidR="007B2E23">
        <w:t xml:space="preserve">  </w:t>
      </w:r>
      <w:r>
        <w:t xml:space="preserve"> </w:t>
      </w:r>
      <w:r w:rsidRPr="00F005D4">
        <w:t>NUSPRĘSTA. Priimti sprendimą (pridedama).</w:t>
      </w:r>
    </w:p>
    <w:p w14:paraId="75025203" w14:textId="77777777" w:rsidR="00342366" w:rsidRDefault="00342366" w:rsidP="00CB7779">
      <w:pPr>
        <w:tabs>
          <w:tab w:val="left" w:pos="1418"/>
        </w:tabs>
        <w:ind w:firstLine="1134"/>
      </w:pPr>
    </w:p>
    <w:p w14:paraId="49F7149A" w14:textId="6B23EAB2" w:rsidR="00930788" w:rsidRPr="00930788" w:rsidRDefault="00B95B20" w:rsidP="00930788">
      <w:pPr>
        <w:pStyle w:val="Sraopastraipa"/>
        <w:numPr>
          <w:ilvl w:val="0"/>
          <w:numId w:val="6"/>
        </w:numPr>
        <w:tabs>
          <w:tab w:val="left" w:pos="1276"/>
        </w:tabs>
        <w:ind w:left="0" w:firstLine="1134"/>
        <w:contextualSpacing/>
      </w:pPr>
      <w:r>
        <w:lastRenderedPageBreak/>
        <w:t xml:space="preserve">SVARSTYTA. </w:t>
      </w:r>
      <w:r w:rsidR="002763A7">
        <w:t>Mokesčio už vaikų išlaikymą Rietavo lopšelyje-darželyje tvarkos aprašo patvirtinim</w:t>
      </w:r>
      <w:r w:rsidR="00666A00">
        <w:rPr>
          <w:iCs/>
        </w:rPr>
        <w:t>as</w:t>
      </w:r>
      <w:r>
        <w:rPr>
          <w:iCs/>
        </w:rPr>
        <w:t>.</w:t>
      </w:r>
    </w:p>
    <w:p w14:paraId="75579D88" w14:textId="76CC0D18" w:rsidR="002763A7" w:rsidRDefault="00930788" w:rsidP="002763A7">
      <w:pPr>
        <w:tabs>
          <w:tab w:val="left" w:pos="1247"/>
        </w:tabs>
        <w:ind w:firstLine="806"/>
      </w:pPr>
      <w:r>
        <w:rPr>
          <w:iCs/>
        </w:rPr>
        <w:t xml:space="preserve">     </w:t>
      </w:r>
      <w:r w:rsidR="002763A7">
        <w:t xml:space="preserve">Švietimo, kultūros ir sporto komiteto pirmininkė Eglė </w:t>
      </w:r>
      <w:proofErr w:type="spellStart"/>
      <w:r w:rsidR="002763A7">
        <w:t>Fabijonavičienė</w:t>
      </w:r>
      <w:proofErr w:type="spellEnd"/>
      <w:r w:rsidR="002763A7" w:rsidRPr="00930788">
        <w:rPr>
          <w:iCs/>
        </w:rPr>
        <w:t xml:space="preserve"> </w:t>
      </w:r>
      <w:r w:rsidR="00B95B20" w:rsidRPr="00930788">
        <w:rPr>
          <w:iCs/>
        </w:rPr>
        <w:t xml:space="preserve">teikė sprendimo projektą – </w:t>
      </w:r>
      <w:r w:rsidR="002763A7">
        <w:rPr>
          <w:iCs/>
        </w:rPr>
        <w:t>p</w:t>
      </w:r>
      <w:r w:rsidR="002763A7">
        <w:t>atvirtinti Mokesčio už vaikų išlaikymą Rietavo lopšelyje-darželyje tvarkos aprašą (pridedama).</w:t>
      </w:r>
    </w:p>
    <w:p w14:paraId="3D435794" w14:textId="38F821FA" w:rsidR="002763A7" w:rsidRDefault="002763A7" w:rsidP="002763A7">
      <w:pPr>
        <w:ind w:firstLine="782"/>
      </w:pPr>
      <w:r>
        <w:t xml:space="preserve">      Pripažinti netekusiu galios Rietavo savivaldybės tarybos 2018 m. liepos 12 d. sprendimą Nr. T1-130 „Dėl mokesčio už vaikų išlaikymą Rietavo savivaldybės ikimokyklinėse įstaigose tvarkos patvirtinimo“.</w:t>
      </w:r>
    </w:p>
    <w:p w14:paraId="5B839544" w14:textId="58248549" w:rsidR="002763A7" w:rsidRPr="007B2DAF" w:rsidRDefault="002763A7" w:rsidP="002763A7">
      <w:pPr>
        <w:ind w:firstLine="806"/>
      </w:pPr>
      <w:r w:rsidRPr="007B2DAF">
        <w:t xml:space="preserve">   </w:t>
      </w:r>
      <w:r>
        <w:t xml:space="preserve">   </w:t>
      </w:r>
      <w:r w:rsidRPr="007B2DAF">
        <w:t>Sprendimas įsigalioja nuo 2022 m. birželio 1 d.</w:t>
      </w:r>
    </w:p>
    <w:p w14:paraId="2F9337B0" w14:textId="2674EF1F" w:rsidR="00B95B20" w:rsidRPr="0048099C" w:rsidRDefault="00E45318" w:rsidP="002763A7">
      <w:pPr>
        <w:ind w:firstLine="851"/>
        <w:rPr>
          <w:szCs w:val="24"/>
        </w:rPr>
      </w:pPr>
      <w:r>
        <w:t xml:space="preserve">     </w:t>
      </w:r>
      <w:r w:rsidR="00B95B20" w:rsidRPr="0048099C">
        <w:rPr>
          <w:szCs w:val="24"/>
        </w:rPr>
        <w:t>Balsuota už pateiktą sprendimo projektą – 1</w:t>
      </w:r>
      <w:r w:rsidR="00A20E2D">
        <w:rPr>
          <w:szCs w:val="24"/>
        </w:rPr>
        <w:t>5</w:t>
      </w:r>
      <w:r w:rsidR="00B95B20" w:rsidRPr="0048099C">
        <w:rPr>
          <w:szCs w:val="24"/>
        </w:rPr>
        <w:t xml:space="preserve"> už.</w:t>
      </w:r>
    </w:p>
    <w:p w14:paraId="3DCC1BD3" w14:textId="77777777" w:rsidR="00B95B20" w:rsidRPr="00F005D4" w:rsidRDefault="00B95B20" w:rsidP="00B95B20">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5A545307" w14:textId="77777777" w:rsidR="00B95B20" w:rsidRDefault="00B95B20" w:rsidP="00B95B20">
      <w:pPr>
        <w:pStyle w:val="Sraopastraipa"/>
        <w:tabs>
          <w:tab w:val="left" w:pos="1276"/>
        </w:tabs>
        <w:ind w:left="0" w:firstLine="993"/>
        <w:contextualSpacing/>
      </w:pPr>
    </w:p>
    <w:p w14:paraId="70022A87" w14:textId="3D747B43" w:rsidR="00B95B20" w:rsidRPr="006C6F5A" w:rsidRDefault="00B95B20" w:rsidP="00B95B20">
      <w:pPr>
        <w:pStyle w:val="Sraopastraipa"/>
        <w:numPr>
          <w:ilvl w:val="0"/>
          <w:numId w:val="6"/>
        </w:numPr>
        <w:tabs>
          <w:tab w:val="left" w:pos="1276"/>
        </w:tabs>
        <w:ind w:left="0" w:firstLine="1134"/>
        <w:contextualSpacing/>
      </w:pPr>
      <w:r>
        <w:t xml:space="preserve">SVARSTYTA. </w:t>
      </w:r>
      <w:r w:rsidR="007E68EC">
        <w:t xml:space="preserve">Rietavo savivaldybės </w:t>
      </w:r>
      <w:proofErr w:type="spellStart"/>
      <w:r w:rsidR="007E68EC">
        <w:t>Žadvainių</w:t>
      </w:r>
      <w:proofErr w:type="spellEnd"/>
      <w:r w:rsidR="007E68EC">
        <w:t xml:space="preserve"> pagrindinės mokyklos likvidavim</w:t>
      </w:r>
      <w:r w:rsidR="006C6F5A">
        <w:rPr>
          <w:iCs/>
        </w:rPr>
        <w:t xml:space="preserve">as. </w:t>
      </w:r>
    </w:p>
    <w:p w14:paraId="0FE25DFF" w14:textId="75B3775B" w:rsidR="007E68EC" w:rsidRPr="007E68EC" w:rsidRDefault="007E68EC" w:rsidP="007E68EC">
      <w:pPr>
        <w:tabs>
          <w:tab w:val="left" w:pos="1134"/>
          <w:tab w:val="left" w:pos="1276"/>
          <w:tab w:val="left" w:pos="1418"/>
        </w:tabs>
        <w:contextualSpacing/>
        <w:rPr>
          <w:color w:val="FF0000"/>
          <w:szCs w:val="24"/>
          <w:lang w:eastAsia="lt-LT"/>
        </w:rPr>
      </w:pPr>
      <w:r>
        <w:t xml:space="preserve">      Švietimo, kultūros ir sporto komiteto pirmininkė Eglė </w:t>
      </w:r>
      <w:proofErr w:type="spellStart"/>
      <w:r>
        <w:t>Fabijonavičienė</w:t>
      </w:r>
      <w:proofErr w:type="spellEnd"/>
      <w:r w:rsidRPr="007E68EC">
        <w:rPr>
          <w:iCs/>
        </w:rPr>
        <w:t xml:space="preserve"> </w:t>
      </w:r>
      <w:r w:rsidR="006C6F5A" w:rsidRPr="007E68EC">
        <w:rPr>
          <w:iCs/>
        </w:rPr>
        <w:t xml:space="preserve">teikė sprendimo projektą – </w:t>
      </w:r>
      <w:r>
        <w:rPr>
          <w:iCs/>
        </w:rPr>
        <w:t>l</w:t>
      </w:r>
      <w:r w:rsidRPr="00110652">
        <w:rPr>
          <w:szCs w:val="24"/>
          <w:lang w:eastAsia="lt-LT"/>
        </w:rPr>
        <w:t xml:space="preserve">ikviduoti </w:t>
      </w:r>
      <w:r>
        <w:rPr>
          <w:szCs w:val="24"/>
          <w:lang w:eastAsia="lt-LT"/>
        </w:rPr>
        <w:t>i</w:t>
      </w:r>
      <w:r w:rsidRPr="00110652">
        <w:t xml:space="preserve">ki 2022 m. rugpjūčio 31 d. </w:t>
      </w:r>
      <w:r w:rsidRPr="004018C4">
        <w:rPr>
          <w:szCs w:val="24"/>
          <w:lang w:eastAsia="lt-LT"/>
        </w:rPr>
        <w:t xml:space="preserve">biudžetinę įstaigą Rietavo savivaldybės </w:t>
      </w:r>
      <w:proofErr w:type="spellStart"/>
      <w:r w:rsidRPr="004018C4">
        <w:rPr>
          <w:szCs w:val="24"/>
          <w:lang w:eastAsia="lt-LT"/>
        </w:rPr>
        <w:t>Žadvainių</w:t>
      </w:r>
      <w:proofErr w:type="spellEnd"/>
      <w:r w:rsidRPr="004018C4">
        <w:rPr>
          <w:szCs w:val="24"/>
          <w:lang w:eastAsia="lt-LT"/>
        </w:rPr>
        <w:t xml:space="preserve"> pagrindinę mokyklą </w:t>
      </w:r>
      <w:r w:rsidRPr="004018C4">
        <w:t xml:space="preserve">(toliau – Mokykla), esančią </w:t>
      </w:r>
      <w:r w:rsidRPr="004018C4">
        <w:rPr>
          <w:szCs w:val="24"/>
          <w:lang w:eastAsia="lt-LT"/>
        </w:rPr>
        <w:t xml:space="preserve">Jūros g. 29, Žadvainų k., Rietavo sen., Rietavo sav., </w:t>
      </w:r>
      <w:r w:rsidRPr="004018C4">
        <w:t xml:space="preserve">kodas – 191132991, įregistruotą Juridinių asmenų registre. </w:t>
      </w:r>
    </w:p>
    <w:p w14:paraId="7A3CB79B" w14:textId="793DF94E" w:rsidR="007E68EC" w:rsidRPr="007826EB" w:rsidRDefault="007E68EC" w:rsidP="007E68EC">
      <w:pPr>
        <w:pStyle w:val="Betarp"/>
        <w:tabs>
          <w:tab w:val="left" w:pos="851"/>
          <w:tab w:val="left" w:pos="993"/>
          <w:tab w:val="left" w:pos="1276"/>
          <w:tab w:val="left" w:pos="1701"/>
          <w:tab w:val="left" w:pos="9639"/>
        </w:tabs>
        <w:suppressAutoHyphens/>
        <w:ind w:right="142"/>
        <w:rPr>
          <w:color w:val="0070C0"/>
        </w:rPr>
      </w:pPr>
      <w:r>
        <w:rPr>
          <w:lang w:eastAsia="lt-LT"/>
        </w:rPr>
        <w:t xml:space="preserve">      </w:t>
      </w:r>
      <w:r w:rsidRPr="0001759B">
        <w:rPr>
          <w:lang w:eastAsia="lt-LT"/>
        </w:rPr>
        <w:t xml:space="preserve">Paskirti </w:t>
      </w:r>
      <w:r w:rsidRPr="00BC59E4">
        <w:t>laikinai einan</w:t>
      </w:r>
      <w:r>
        <w:t xml:space="preserve">tį Rietavo savivaldybės </w:t>
      </w:r>
      <w:proofErr w:type="spellStart"/>
      <w:r w:rsidRPr="00BC59E4">
        <w:t>Žadvainių</w:t>
      </w:r>
      <w:proofErr w:type="spellEnd"/>
      <w:r w:rsidRPr="00BC59E4">
        <w:t xml:space="preserve"> pagrindinės mokyklos </w:t>
      </w:r>
      <w:r w:rsidRPr="007826EB">
        <w:t xml:space="preserve">direktoriaus pareigas Sigitą </w:t>
      </w:r>
      <w:proofErr w:type="spellStart"/>
      <w:r w:rsidRPr="007826EB">
        <w:t>Kažukauską</w:t>
      </w:r>
      <w:proofErr w:type="spellEnd"/>
      <w:r w:rsidRPr="007826EB">
        <w:t xml:space="preserve"> </w:t>
      </w:r>
      <w:r w:rsidRPr="007826EB">
        <w:rPr>
          <w:lang w:eastAsia="lt-LT"/>
        </w:rPr>
        <w:t>Mokyklos likvidatoriumi (toliau – Likvidatorius).</w:t>
      </w:r>
    </w:p>
    <w:p w14:paraId="6C52824B" w14:textId="4FACFFC0" w:rsidR="007E68EC" w:rsidRPr="00BC05D3" w:rsidRDefault="007E68EC" w:rsidP="007E68EC">
      <w:pPr>
        <w:pStyle w:val="Betarp"/>
        <w:tabs>
          <w:tab w:val="left" w:pos="993"/>
          <w:tab w:val="left" w:pos="1276"/>
          <w:tab w:val="left" w:pos="1701"/>
        </w:tabs>
        <w:suppressAutoHyphens/>
        <w:rPr>
          <w:lang w:eastAsia="lt-LT"/>
        </w:rPr>
      </w:pPr>
      <w:r>
        <w:rPr>
          <w:lang w:eastAsia="lt-LT"/>
        </w:rPr>
        <w:t xml:space="preserve">      </w:t>
      </w:r>
      <w:r w:rsidRPr="007826EB">
        <w:rPr>
          <w:lang w:eastAsia="lt-LT"/>
        </w:rPr>
        <w:t>Pavesti Likvidatoriui:</w:t>
      </w:r>
      <w:r>
        <w:rPr>
          <w:lang w:eastAsia="lt-LT"/>
        </w:rPr>
        <w:t xml:space="preserve"> </w:t>
      </w:r>
      <w:r w:rsidRPr="007826EB">
        <w:rPr>
          <w:lang w:eastAsia="lt-LT"/>
        </w:rPr>
        <w:t>Lietuvos Respublikos švietimo įstatymo 44 straipsnyje nustatyta tvarka pranešti mokiniams apie mokyklos likvidavimą;</w:t>
      </w:r>
      <w:r>
        <w:rPr>
          <w:lang w:eastAsia="lt-LT"/>
        </w:rPr>
        <w:t xml:space="preserve"> </w:t>
      </w:r>
      <w:r w:rsidRPr="007826EB">
        <w:rPr>
          <w:lang w:eastAsia="lt-LT"/>
        </w:rPr>
        <w:t>Lietuvos Respublikos biudžetinių</w:t>
      </w:r>
      <w:r w:rsidRPr="00BC05D3">
        <w:rPr>
          <w:lang w:eastAsia="lt-LT"/>
        </w:rPr>
        <w:t xml:space="preserve"> įstaigų įstatymo 15 ir 16 straipsniuose nustatyta tvarka atlikti visas Likvidatoriaus funkcijas;</w:t>
      </w:r>
      <w:r>
        <w:rPr>
          <w:lang w:eastAsia="lt-LT"/>
        </w:rPr>
        <w:t xml:space="preserve"> </w:t>
      </w:r>
      <w:r w:rsidRPr="00BC05D3">
        <w:rPr>
          <w:lang w:eastAsia="lt-LT"/>
        </w:rPr>
        <w:t>išregistruoti Mokyklą iš Juridinių asmenų registro.</w:t>
      </w:r>
    </w:p>
    <w:p w14:paraId="345D61A5" w14:textId="2EDD1A25" w:rsidR="007E68EC" w:rsidRDefault="007E68EC" w:rsidP="007E68EC">
      <w:pPr>
        <w:pStyle w:val="Betarp"/>
        <w:tabs>
          <w:tab w:val="left" w:pos="1276"/>
          <w:tab w:val="left" w:pos="1701"/>
        </w:tabs>
        <w:ind w:firstLine="709"/>
      </w:pPr>
      <w:r>
        <w:t xml:space="preserve">      </w:t>
      </w:r>
      <w:r w:rsidRPr="00BC05D3">
        <w:t>Pavesti Rietavo savivaldybės administracijos direktoriui vykdyti Mokyklos likvidavimo priežiūrą.</w:t>
      </w:r>
    </w:p>
    <w:p w14:paraId="7340C871" w14:textId="13577FD4" w:rsidR="007E68EC" w:rsidRDefault="00A20E2D" w:rsidP="007E68EC">
      <w:pPr>
        <w:pStyle w:val="Betarp"/>
        <w:tabs>
          <w:tab w:val="left" w:pos="1276"/>
          <w:tab w:val="left" w:pos="1701"/>
        </w:tabs>
        <w:ind w:firstLine="709"/>
      </w:pPr>
      <w:r>
        <w:t xml:space="preserve">       </w:t>
      </w:r>
      <w:r w:rsidR="00BA4144">
        <w:t xml:space="preserve">Tarybos narys Viktoras </w:t>
      </w:r>
      <w:proofErr w:type="spellStart"/>
      <w:r w:rsidR="00BA4144">
        <w:t>Krajinas</w:t>
      </w:r>
      <w:proofErr w:type="spellEnd"/>
      <w:r w:rsidR="00BA4144">
        <w:t xml:space="preserve">: kiek, įgyvendinant mokyklų reformą, Savivaldybė gaus lėšų? </w:t>
      </w:r>
      <w:r w:rsidR="00087A61">
        <w:t>Mokytojai atleidžiami nuo birželio 31 d. Ar tai nėra lėšų taupymas? Ar mokytojai pirmiausiai neturėjo išnaudoti atostogas, o tada išeiti iš darbo?</w:t>
      </w:r>
    </w:p>
    <w:p w14:paraId="1ECFAC5A" w14:textId="20840048" w:rsidR="00087A61" w:rsidRDefault="00087A61" w:rsidP="007E68EC">
      <w:pPr>
        <w:pStyle w:val="Betarp"/>
        <w:tabs>
          <w:tab w:val="left" w:pos="1276"/>
          <w:tab w:val="left" w:pos="1701"/>
        </w:tabs>
        <w:ind w:firstLine="709"/>
      </w:pPr>
      <w:r>
        <w:t xml:space="preserve">       Savivaldybės meras Antanas Černeckis: yra du pasirinkimai. Mokykla uždarome pagal visus įstatymus, t. y. baigiame mokslo metus ir uždarome nuo rugsėjo 1 d. Nuo rugsėjo 1 d. įstaiga negauna finansavimo. Jeigu atleidžiame darbuotojus pagal įstatymą, jie truputį „skriaudžiami“. Jeigu atleidžiame šalių susitarimu, darbuotojai laisvi nuo liepos 1 d., todėl gali ieškotis darbo, įsidar</w:t>
      </w:r>
      <w:r w:rsidR="00407A34">
        <w:t>bi</w:t>
      </w:r>
      <w:r>
        <w:t xml:space="preserve">nti ir pan. </w:t>
      </w:r>
      <w:r w:rsidR="00407A34">
        <w:t xml:space="preserve">Kai mokama išeitinė pašalpa, darbuotojui įsidarbinus, ji nebemokama. Dėl lėšų: gavome Švietimo, mokslo ir sporto viceministro raštą, kad lėšų nežada skirti. 7,5 tūkst. Eur skyrė pagal švietimo darbuotojų etatų skaičių. Kreipėmės į LR Seimo narius, galvojame, kad turėtume gauti lėšų mokytojų išeitinėms išmokoms mokėti. </w:t>
      </w:r>
      <w:proofErr w:type="spellStart"/>
      <w:r w:rsidR="00407A34">
        <w:t>Žadvainių</w:t>
      </w:r>
      <w:proofErr w:type="spellEnd"/>
      <w:r w:rsidR="00407A34">
        <w:t xml:space="preserve"> pagrindinės mokyklos</w:t>
      </w:r>
      <w:r w:rsidR="0083436D">
        <w:t xml:space="preserve"> likvidavimas </w:t>
      </w:r>
      <w:r w:rsidR="00407A34">
        <w:t xml:space="preserve"> ir Rietavo sav. Tverų gimn</w:t>
      </w:r>
      <w:r w:rsidR="00407A34">
        <w:t>a</w:t>
      </w:r>
      <w:r w:rsidR="00407A34">
        <w:t xml:space="preserve">zijos </w:t>
      </w:r>
      <w:proofErr w:type="spellStart"/>
      <w:r w:rsidR="00407A34">
        <w:t>Medingėnų</w:t>
      </w:r>
      <w:proofErr w:type="spellEnd"/>
      <w:r w:rsidR="00407A34">
        <w:t xml:space="preserve"> skyriaus </w:t>
      </w:r>
      <w:r w:rsidR="0083436D">
        <w:t xml:space="preserve">tam tikrų klasių neformavimas Savivaldybei kainuos apie 200,0 tūkst. Eur. Turbūt imsime trumpalaikę paskolą, taip išspręsime klausimą dėl išeitinių išmokų, o vėliau, manau, kad lėšas Švietimo, mokslo ir sporto ministerija vis dėlto skirs. </w:t>
      </w:r>
    </w:p>
    <w:p w14:paraId="030B9756" w14:textId="08A08472" w:rsidR="0083436D" w:rsidRDefault="0083436D" w:rsidP="007E68EC">
      <w:pPr>
        <w:pStyle w:val="Betarp"/>
        <w:tabs>
          <w:tab w:val="left" w:pos="1276"/>
          <w:tab w:val="left" w:pos="1701"/>
        </w:tabs>
        <w:ind w:firstLine="709"/>
      </w:pPr>
      <w:r>
        <w:t xml:space="preserve">       Tarybos narys Viktoras </w:t>
      </w:r>
      <w:proofErr w:type="spellStart"/>
      <w:r>
        <w:t>Krajinas</w:t>
      </w:r>
      <w:proofErr w:type="spellEnd"/>
      <w:r>
        <w:t xml:space="preserve">: darbo ieškotis galima ir atostogų metu. </w:t>
      </w:r>
      <w:r w:rsidR="00FB4031">
        <w:t xml:space="preserve">Man nesuprantamas LR Vyriausybės požiūris į regionus. Viena sako, o kita daro. Manau, kad balandžio 28 d. priimtas sprendimas buvo neteisingas, bet neteisingas yra ir šiandien teikiamas sprendimo projektas. Laikinai einantis </w:t>
      </w:r>
      <w:proofErr w:type="spellStart"/>
      <w:r w:rsidR="00FB4031">
        <w:t>Žadvainių</w:t>
      </w:r>
      <w:proofErr w:type="spellEnd"/>
      <w:r w:rsidR="00FB4031">
        <w:t xml:space="preserve"> pagrindinės mokyklos direktoriaus pareigas skiriamas įstaigos likvidatoriumi, kai žmogus yra prieš jo įstaigos uždarymą. </w:t>
      </w:r>
    </w:p>
    <w:p w14:paraId="1105C6C9" w14:textId="625CB640" w:rsidR="00FB4031" w:rsidRDefault="00FB4031" w:rsidP="007E68EC">
      <w:pPr>
        <w:pStyle w:val="Betarp"/>
        <w:tabs>
          <w:tab w:val="left" w:pos="1276"/>
          <w:tab w:val="left" w:pos="1701"/>
        </w:tabs>
        <w:ind w:firstLine="709"/>
      </w:pPr>
      <w:r>
        <w:t xml:space="preserve">       Savivaldybės meras Antanas Černeckis atkreipė dėmesį, kad paprastai likviduojamos įstaigos likvidatoriumi skiriam</w:t>
      </w:r>
      <w:r w:rsidR="002A4E09">
        <w:t>a</w:t>
      </w:r>
      <w:r>
        <w:t xml:space="preserve">s </w:t>
      </w:r>
      <w:r w:rsidR="002A4E09">
        <w:t xml:space="preserve">tuo metu </w:t>
      </w:r>
      <w:r>
        <w:t>įstaigos vadov</w:t>
      </w:r>
      <w:r w:rsidR="002A4E09">
        <w:t>o pareigas einantis asmuo</w:t>
      </w:r>
      <w:r>
        <w:t xml:space="preserve">. </w:t>
      </w:r>
    </w:p>
    <w:p w14:paraId="4BD847A7" w14:textId="183C2E9D" w:rsidR="00407A34" w:rsidRDefault="00407A34" w:rsidP="007E68EC">
      <w:pPr>
        <w:pStyle w:val="Betarp"/>
        <w:tabs>
          <w:tab w:val="left" w:pos="1276"/>
          <w:tab w:val="left" w:pos="1701"/>
        </w:tabs>
        <w:ind w:firstLine="709"/>
      </w:pPr>
      <w:r>
        <w:t xml:space="preserve">       </w:t>
      </w:r>
      <w:r w:rsidR="002A4E09">
        <w:t xml:space="preserve"> Laikinai einantis </w:t>
      </w:r>
      <w:proofErr w:type="spellStart"/>
      <w:r w:rsidR="002A4E09">
        <w:t>Žadvainių</w:t>
      </w:r>
      <w:proofErr w:type="spellEnd"/>
      <w:r w:rsidR="002A4E09">
        <w:t xml:space="preserve"> pagrindinės mokyklos direktorius Sigitas </w:t>
      </w:r>
      <w:proofErr w:type="spellStart"/>
      <w:r w:rsidR="002A4E09">
        <w:t>Kažukauskas</w:t>
      </w:r>
      <w:proofErr w:type="spellEnd"/>
      <w:r w:rsidR="002A4E09">
        <w:t>: vakar atvažiavo Savivaldybės administracijos darbuotojai apžiūrėti turto. Tai suglumino vaikus.</w:t>
      </w:r>
    </w:p>
    <w:p w14:paraId="57D4F8FA" w14:textId="3793A4B6" w:rsidR="002A4E09" w:rsidRDefault="002A4E09" w:rsidP="007E68EC">
      <w:pPr>
        <w:pStyle w:val="Betarp"/>
        <w:tabs>
          <w:tab w:val="left" w:pos="1276"/>
          <w:tab w:val="left" w:pos="1701"/>
        </w:tabs>
        <w:ind w:firstLine="709"/>
      </w:pPr>
      <w:r>
        <w:t xml:space="preserve">        Savivaldybės meras Antanas Černeckis: Savivaldybės administracijos darbuotojai turi teisę atvykti bet kokiu metu spręsti problemų. </w:t>
      </w:r>
    </w:p>
    <w:p w14:paraId="426F505D" w14:textId="61B30F10" w:rsidR="006C6F5A" w:rsidRPr="0048099C" w:rsidRDefault="00DC17F8" w:rsidP="007E68EC">
      <w:pPr>
        <w:shd w:val="clear" w:color="auto" w:fill="FFFFFF"/>
        <w:ind w:firstLine="851"/>
        <w:rPr>
          <w:szCs w:val="24"/>
        </w:rPr>
      </w:pPr>
      <w:r>
        <w:rPr>
          <w:szCs w:val="24"/>
        </w:rPr>
        <w:lastRenderedPageBreak/>
        <w:t xml:space="preserve">   </w:t>
      </w:r>
      <w:r w:rsidR="00DE764E">
        <w:rPr>
          <w:szCs w:val="24"/>
        </w:rPr>
        <w:t xml:space="preserve"> </w:t>
      </w:r>
      <w:r>
        <w:rPr>
          <w:szCs w:val="24"/>
        </w:rPr>
        <w:t xml:space="preserve"> </w:t>
      </w:r>
      <w:r w:rsidR="006C6F5A" w:rsidRPr="0048099C">
        <w:rPr>
          <w:szCs w:val="24"/>
        </w:rPr>
        <w:t xml:space="preserve">Balsuota už pateiktą sprendimo projektą – </w:t>
      </w:r>
      <w:r w:rsidR="00A20E2D" w:rsidRPr="001C7D02">
        <w:rPr>
          <w:bCs/>
          <w:szCs w:val="24"/>
        </w:rPr>
        <w:t>1</w:t>
      </w:r>
      <w:r w:rsidR="00A20E2D">
        <w:rPr>
          <w:bCs/>
          <w:szCs w:val="24"/>
        </w:rPr>
        <w:t>1</w:t>
      </w:r>
      <w:r w:rsidR="00A20E2D" w:rsidRPr="001C7D02">
        <w:rPr>
          <w:bCs/>
          <w:szCs w:val="24"/>
        </w:rPr>
        <w:t xml:space="preserve"> už</w:t>
      </w:r>
      <w:r w:rsidR="00A20E2D">
        <w:rPr>
          <w:bCs/>
          <w:szCs w:val="24"/>
        </w:rPr>
        <w:t xml:space="preserve">, 2 susilaikė (Viktoras </w:t>
      </w:r>
      <w:proofErr w:type="spellStart"/>
      <w:r w:rsidR="00A20E2D">
        <w:rPr>
          <w:bCs/>
          <w:szCs w:val="24"/>
        </w:rPr>
        <w:t>Krajinas</w:t>
      </w:r>
      <w:proofErr w:type="spellEnd"/>
      <w:r w:rsidR="00A20E2D">
        <w:rPr>
          <w:bCs/>
          <w:szCs w:val="24"/>
        </w:rPr>
        <w:t xml:space="preserve"> ir Algimantas Mickus)</w:t>
      </w:r>
      <w:r w:rsidR="00A20E2D" w:rsidRPr="001C7D02">
        <w:rPr>
          <w:bCs/>
          <w:szCs w:val="24"/>
        </w:rPr>
        <w:t>.</w:t>
      </w:r>
    </w:p>
    <w:p w14:paraId="436ACD43" w14:textId="4302D121" w:rsidR="006C6F5A" w:rsidRDefault="006C6F5A" w:rsidP="006C6F5A">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DE764E">
        <w:t xml:space="preserve"> </w:t>
      </w:r>
      <w:r w:rsidR="00D11494">
        <w:t xml:space="preserve"> </w:t>
      </w:r>
      <w:r>
        <w:t xml:space="preserve">  </w:t>
      </w:r>
      <w:r w:rsidRPr="00F005D4">
        <w:t>NUSPRĘSTA. Priimti sprendimą (pridedama).</w:t>
      </w:r>
    </w:p>
    <w:p w14:paraId="73515622" w14:textId="77777777" w:rsidR="006C6F5A" w:rsidRDefault="006C6F5A" w:rsidP="006C6F5A">
      <w:pPr>
        <w:pStyle w:val="Sraopastraipa"/>
        <w:tabs>
          <w:tab w:val="left" w:pos="1276"/>
        </w:tabs>
        <w:ind w:left="0"/>
        <w:contextualSpacing/>
      </w:pPr>
    </w:p>
    <w:p w14:paraId="12624B8B" w14:textId="01F3A7DD" w:rsidR="006C6F5A" w:rsidRPr="006C6F5A" w:rsidRDefault="006F0335" w:rsidP="00DE764E">
      <w:pPr>
        <w:pStyle w:val="Sraopastraipa"/>
        <w:numPr>
          <w:ilvl w:val="0"/>
          <w:numId w:val="6"/>
        </w:numPr>
        <w:tabs>
          <w:tab w:val="left" w:pos="1276"/>
        </w:tabs>
        <w:ind w:left="0" w:firstLine="1134"/>
        <w:contextualSpacing/>
      </w:pPr>
      <w:r>
        <w:rPr>
          <w:iCs/>
        </w:rPr>
        <w:t xml:space="preserve"> </w:t>
      </w:r>
      <w:r w:rsidR="006C6F5A">
        <w:rPr>
          <w:iCs/>
        </w:rPr>
        <w:t xml:space="preserve">SVARSTYTA. </w:t>
      </w:r>
      <w:r w:rsidR="007E68EC">
        <w:t>Priėmimo į Rietavo savivaldybės bendrojo ugdymo ir ikimokyklinio ugdymo mokyklas tvarkos aprašo priedo pakeitim</w:t>
      </w:r>
      <w:r w:rsidR="006C6F5A">
        <w:rPr>
          <w:iCs/>
        </w:rPr>
        <w:t>as.</w:t>
      </w:r>
    </w:p>
    <w:p w14:paraId="1B5592C8" w14:textId="638587BE" w:rsidR="007E68EC" w:rsidRDefault="001C7D02" w:rsidP="007E68EC">
      <w:pPr>
        <w:rPr>
          <w:szCs w:val="24"/>
        </w:rPr>
      </w:pPr>
      <w:bookmarkStart w:id="9" w:name="_Hlk91680505"/>
      <w:r>
        <w:rPr>
          <w:b/>
          <w:bCs/>
          <w:szCs w:val="24"/>
        </w:rPr>
        <w:t xml:space="preserve">       </w:t>
      </w:r>
      <w:r w:rsidR="007E68EC">
        <w:t xml:space="preserve">Švietimo, kultūros ir sporto komiteto pirmininkė Eglė </w:t>
      </w:r>
      <w:proofErr w:type="spellStart"/>
      <w:r w:rsidR="007E68EC">
        <w:t>Fabijonavičienė</w:t>
      </w:r>
      <w:proofErr w:type="spellEnd"/>
      <w:r w:rsidR="007E68EC" w:rsidRPr="001C7D02">
        <w:rPr>
          <w:bCs/>
          <w:iCs/>
          <w:szCs w:val="24"/>
        </w:rPr>
        <w:t xml:space="preserve"> </w:t>
      </w:r>
      <w:r w:rsidR="006C6F5A" w:rsidRPr="001C7D02">
        <w:rPr>
          <w:bCs/>
          <w:iCs/>
          <w:szCs w:val="24"/>
        </w:rPr>
        <w:t>teikė sprendimo projektą</w:t>
      </w:r>
      <w:r w:rsidR="006C6F5A" w:rsidRPr="001C7D02">
        <w:rPr>
          <w:iCs/>
        </w:rPr>
        <w:t xml:space="preserve"> –</w:t>
      </w:r>
      <w:bookmarkEnd w:id="9"/>
      <w:r w:rsidR="006C6F5A" w:rsidRPr="001C7D02">
        <w:rPr>
          <w:iCs/>
        </w:rPr>
        <w:t xml:space="preserve"> </w:t>
      </w:r>
      <w:r w:rsidR="007E68EC">
        <w:rPr>
          <w:iCs/>
        </w:rPr>
        <w:t>p</w:t>
      </w:r>
      <w:r w:rsidR="007E68EC">
        <w:rPr>
          <w:szCs w:val="24"/>
        </w:rPr>
        <w:t>akeisti</w:t>
      </w:r>
      <w:r w:rsidR="007E68EC" w:rsidRPr="0027589E">
        <w:rPr>
          <w:szCs w:val="24"/>
        </w:rPr>
        <w:t xml:space="preserve"> Priėmimo į Rietavo savivaldybės bendrojo ugdymo ir ikimokyklinio ugdymo mokyklas tvarkos</w:t>
      </w:r>
      <w:r w:rsidR="007E68EC">
        <w:rPr>
          <w:szCs w:val="24"/>
        </w:rPr>
        <w:t xml:space="preserve"> aprašo, patvirtinto Rietavo savivaldybės tarybos </w:t>
      </w:r>
      <w:r w:rsidR="007E68EC">
        <w:t xml:space="preserve">2020 m. liepos 16 d. sprendimu T1-124 </w:t>
      </w:r>
      <w:r w:rsidR="007E68EC">
        <w:rPr>
          <w:szCs w:val="24"/>
        </w:rPr>
        <w:t xml:space="preserve"> </w:t>
      </w:r>
      <w:r w:rsidR="007E68EC">
        <w:rPr>
          <w:bCs/>
          <w:color w:val="000000"/>
          <w:szCs w:val="24"/>
        </w:rPr>
        <w:t>„D</w:t>
      </w:r>
      <w:r w:rsidR="007E68EC" w:rsidRPr="00E85679">
        <w:rPr>
          <w:bCs/>
          <w:color w:val="000000"/>
          <w:szCs w:val="24"/>
        </w:rPr>
        <w:t xml:space="preserve">ėl priėmimo į </w:t>
      </w:r>
      <w:r w:rsidR="007E68EC">
        <w:rPr>
          <w:bCs/>
          <w:color w:val="000000"/>
          <w:szCs w:val="24"/>
        </w:rPr>
        <w:t>R</w:t>
      </w:r>
      <w:r w:rsidR="007E68EC" w:rsidRPr="00E85679">
        <w:rPr>
          <w:bCs/>
          <w:color w:val="000000"/>
          <w:szCs w:val="24"/>
        </w:rPr>
        <w:t>ietavo savivaldybės bendrojo ugdymo ir ikimokyklinio ugdymo mokyklas tvarkos aprašo patvirtinimo</w:t>
      </w:r>
      <w:r w:rsidR="007E68EC">
        <w:rPr>
          <w:bCs/>
          <w:color w:val="000000"/>
          <w:szCs w:val="24"/>
        </w:rPr>
        <w:t xml:space="preserve">“, </w:t>
      </w:r>
      <w:r w:rsidR="007E68EC">
        <w:rPr>
          <w:szCs w:val="24"/>
        </w:rPr>
        <w:t xml:space="preserve">priedą (pridedama). </w:t>
      </w:r>
    </w:p>
    <w:p w14:paraId="14B56B5A" w14:textId="745FA17D" w:rsidR="007E68EC" w:rsidRDefault="002F7B48" w:rsidP="007E68EC">
      <w:pPr>
        <w:rPr>
          <w:szCs w:val="24"/>
        </w:rPr>
      </w:pPr>
      <w:r>
        <w:rPr>
          <w:szCs w:val="24"/>
        </w:rPr>
        <w:t xml:space="preserve">       Tarybos narys Augustas </w:t>
      </w:r>
      <w:proofErr w:type="spellStart"/>
      <w:r>
        <w:rPr>
          <w:szCs w:val="24"/>
        </w:rPr>
        <w:t>Šlimas</w:t>
      </w:r>
      <w:proofErr w:type="spellEnd"/>
      <w:r>
        <w:rPr>
          <w:szCs w:val="24"/>
        </w:rPr>
        <w:t xml:space="preserve">: Švietimo, kultūros ir sporto komitete kėliau klausimą, ar galės tėvai rinktis kitą mokyklą, negu priskirta pagal aptarnaujančią teritoriją. Aiškinamajame rašte parašyta, kad laukiamas rezultatas – bus </w:t>
      </w:r>
      <w:r w:rsidRPr="008B029F">
        <w:rPr>
          <w:szCs w:val="24"/>
        </w:rPr>
        <w:t>laik</w:t>
      </w:r>
      <w:r>
        <w:rPr>
          <w:szCs w:val="24"/>
        </w:rPr>
        <w:t>omasi</w:t>
      </w:r>
      <w:r w:rsidRPr="008B029F">
        <w:rPr>
          <w:szCs w:val="24"/>
        </w:rPr>
        <w:t xml:space="preserve"> joms priskirtų aptarnavimo teritorijų</w:t>
      </w:r>
      <w:r>
        <w:rPr>
          <w:szCs w:val="24"/>
        </w:rPr>
        <w:t xml:space="preserve">. </w:t>
      </w:r>
    </w:p>
    <w:p w14:paraId="13C3262F" w14:textId="4B1E6552" w:rsidR="002F7B48" w:rsidRDefault="002F7B48" w:rsidP="007E68EC">
      <w:pPr>
        <w:rPr>
          <w:szCs w:val="24"/>
        </w:rPr>
      </w:pPr>
      <w:r>
        <w:rPr>
          <w:szCs w:val="24"/>
        </w:rPr>
        <w:t xml:space="preserve">       Dokumentų valdymo ir teisės skyriaus vedėja Jūratė Šedvilaitė paaiškino, kad keičiamas tvarkos aprašo priedas, o ne tvarka. Tvarkoje numatyti atvejai, kada tėvai gali rinktis mokyklą.</w:t>
      </w:r>
    </w:p>
    <w:p w14:paraId="509C8568" w14:textId="10355BCE" w:rsidR="006C6F5A" w:rsidRPr="001C7D02" w:rsidRDefault="006C6F5A" w:rsidP="007E68EC">
      <w:pPr>
        <w:shd w:val="solid" w:color="FFFFFF" w:fill="FFFFFF"/>
        <w:tabs>
          <w:tab w:val="left" w:pos="1134"/>
        </w:tabs>
        <w:contextualSpacing/>
        <w:rPr>
          <w:b/>
          <w:bCs/>
          <w:szCs w:val="24"/>
        </w:rPr>
      </w:pPr>
      <w:r>
        <w:rPr>
          <w:szCs w:val="24"/>
        </w:rPr>
        <w:t xml:space="preserve">   </w:t>
      </w:r>
      <w:r w:rsidR="007E68EC">
        <w:rPr>
          <w:szCs w:val="24"/>
        </w:rPr>
        <w:t xml:space="preserve"> </w:t>
      </w:r>
      <w:r>
        <w:rPr>
          <w:szCs w:val="24"/>
        </w:rPr>
        <w:t xml:space="preserve"> </w:t>
      </w:r>
      <w:r w:rsidR="00DE764E">
        <w:rPr>
          <w:szCs w:val="24"/>
        </w:rPr>
        <w:t xml:space="preserve"> </w:t>
      </w:r>
      <w:r>
        <w:rPr>
          <w:szCs w:val="24"/>
        </w:rPr>
        <w:t xml:space="preserve"> </w:t>
      </w:r>
      <w:r w:rsidRPr="001C7D02">
        <w:rPr>
          <w:bCs/>
          <w:szCs w:val="24"/>
        </w:rPr>
        <w:t xml:space="preserve">Balsuota už pateiktą sprendimo projektą – </w:t>
      </w:r>
      <w:r w:rsidR="008B5173">
        <w:rPr>
          <w:bCs/>
          <w:szCs w:val="24"/>
        </w:rPr>
        <w:t>15 už.</w:t>
      </w:r>
    </w:p>
    <w:p w14:paraId="1FB6CD5C" w14:textId="5814615F" w:rsidR="006C6F5A" w:rsidRDefault="006C6F5A" w:rsidP="006C6F5A">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DE764E">
        <w:t xml:space="preserve"> </w:t>
      </w:r>
      <w:r>
        <w:t xml:space="preserve"> </w:t>
      </w:r>
      <w:r w:rsidR="00321E00">
        <w:t xml:space="preserve"> </w:t>
      </w:r>
      <w:r>
        <w:t xml:space="preserve"> </w:t>
      </w:r>
      <w:r w:rsidRPr="00F005D4">
        <w:t>NUSPRĘSTA. Priimti sprendimą (pridedama).</w:t>
      </w:r>
    </w:p>
    <w:p w14:paraId="42F10F73" w14:textId="14106FF0" w:rsidR="006C6F5A" w:rsidRDefault="006C6F5A" w:rsidP="006C6F5A">
      <w:pPr>
        <w:pStyle w:val="Sraopastraipa"/>
        <w:tabs>
          <w:tab w:val="left" w:pos="1276"/>
        </w:tabs>
        <w:ind w:left="0" w:firstLine="993"/>
        <w:contextualSpacing/>
      </w:pPr>
    </w:p>
    <w:p w14:paraId="34EA7E21" w14:textId="04C0284E" w:rsidR="006C6F5A" w:rsidRPr="00DA3E56" w:rsidRDefault="000C7146" w:rsidP="00A67E6F">
      <w:pPr>
        <w:pStyle w:val="Sraopastraipa"/>
        <w:tabs>
          <w:tab w:val="left" w:pos="1276"/>
        </w:tabs>
        <w:ind w:left="0" w:firstLine="993"/>
        <w:contextualSpacing/>
      </w:pPr>
      <w:r>
        <w:t xml:space="preserve">  </w:t>
      </w:r>
      <w:r w:rsidR="00A67E6F">
        <w:t>11.</w:t>
      </w:r>
      <w:r w:rsidR="006F0335">
        <w:t xml:space="preserve"> </w:t>
      </w:r>
      <w:r w:rsidR="00DA3E56">
        <w:t xml:space="preserve">SVARSTYTA. </w:t>
      </w:r>
      <w:r w:rsidR="007E68EC">
        <w:t>Rietavo savivaldybės švietimo įstaigų klasių komplektų ir priešmokyklinio ugdymo grupių skaičiaus 2022-2023 mokslo metais nustatym</w:t>
      </w:r>
      <w:r w:rsidR="00471465">
        <w:t>as</w:t>
      </w:r>
      <w:r w:rsidR="00DA3E56">
        <w:rPr>
          <w:iCs/>
        </w:rPr>
        <w:t>.</w:t>
      </w:r>
    </w:p>
    <w:p w14:paraId="7A68989D" w14:textId="5CEC10AE" w:rsidR="007E68EC" w:rsidRDefault="00321E00" w:rsidP="007E68EC">
      <w:pPr>
        <w:tabs>
          <w:tab w:val="left" w:pos="1247"/>
        </w:tabs>
        <w:ind w:firstLine="992"/>
      </w:pPr>
      <w:r>
        <w:rPr>
          <w:iCs/>
        </w:rPr>
        <w:t xml:space="preserve">  </w:t>
      </w:r>
      <w:bookmarkStart w:id="10" w:name="_Hlk104387305"/>
      <w:r w:rsidR="00471465">
        <w:t xml:space="preserve">Švietimo, kultūros ir sporto komiteto pirmininkė Eglė </w:t>
      </w:r>
      <w:proofErr w:type="spellStart"/>
      <w:r w:rsidR="00471465">
        <w:t>Fabijonavičienė</w:t>
      </w:r>
      <w:proofErr w:type="spellEnd"/>
      <w:r w:rsidR="00471465">
        <w:rPr>
          <w:iCs/>
        </w:rPr>
        <w:t xml:space="preserve"> </w:t>
      </w:r>
      <w:bookmarkEnd w:id="10"/>
      <w:r w:rsidR="00DA3E56">
        <w:rPr>
          <w:iCs/>
        </w:rPr>
        <w:t>teikė sprendimo projektą –</w:t>
      </w:r>
      <w:r w:rsidR="00DA3E56" w:rsidRPr="00DA3E56">
        <w:rPr>
          <w:szCs w:val="24"/>
        </w:rPr>
        <w:t xml:space="preserve"> </w:t>
      </w:r>
      <w:r w:rsidR="007E68EC">
        <w:rPr>
          <w:szCs w:val="24"/>
        </w:rPr>
        <w:t>n</w:t>
      </w:r>
      <w:r w:rsidR="007E68EC">
        <w:t xml:space="preserve">ustatyti Rietavo savivaldybės švietimo įstaigų klasių komplektų ir priešmokyklinio ugdymo grupių skaičių 2022 </w:t>
      </w:r>
      <w:r w:rsidR="007E68EC" w:rsidRPr="00E24400">
        <w:t>–</w:t>
      </w:r>
      <w:r w:rsidR="007E68EC">
        <w:t xml:space="preserve"> 2023 mokslo metais (pridedama). </w:t>
      </w:r>
    </w:p>
    <w:p w14:paraId="335A7954" w14:textId="1EF628DD" w:rsidR="001E5025" w:rsidRPr="0048099C" w:rsidRDefault="001E5025" w:rsidP="007E68EC">
      <w:pPr>
        <w:rPr>
          <w:szCs w:val="24"/>
        </w:rPr>
      </w:pPr>
      <w:r>
        <w:rPr>
          <w:szCs w:val="24"/>
        </w:rPr>
        <w:t xml:space="preserve">       </w:t>
      </w:r>
      <w:r w:rsidRPr="0048099C">
        <w:rPr>
          <w:szCs w:val="24"/>
        </w:rPr>
        <w:t>Balsuota už pateiktą sprendimo projektą – 1</w:t>
      </w:r>
      <w:r w:rsidR="008B5173">
        <w:rPr>
          <w:szCs w:val="24"/>
        </w:rPr>
        <w:t>5</w:t>
      </w:r>
      <w:r w:rsidRPr="0048099C">
        <w:rPr>
          <w:szCs w:val="24"/>
        </w:rPr>
        <w:t xml:space="preserve"> už.</w:t>
      </w:r>
    </w:p>
    <w:p w14:paraId="7877AA0C" w14:textId="7004854D" w:rsidR="00DA3E56" w:rsidRDefault="00DA3E56" w:rsidP="00DA3E56">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6F0335">
        <w:t xml:space="preserve">  </w:t>
      </w:r>
      <w:r>
        <w:t xml:space="preserve"> </w:t>
      </w:r>
      <w:r w:rsidRPr="00F005D4">
        <w:t>NUSPRĘSTA. Priimti sprendimą (pridedama).</w:t>
      </w:r>
    </w:p>
    <w:p w14:paraId="21C39336" w14:textId="77777777" w:rsidR="005A0376" w:rsidRDefault="005A0376" w:rsidP="00DA3E56">
      <w:pPr>
        <w:pStyle w:val="Sraopastraipa"/>
        <w:tabs>
          <w:tab w:val="left" w:pos="1276"/>
        </w:tabs>
        <w:ind w:left="0"/>
        <w:contextualSpacing/>
      </w:pPr>
    </w:p>
    <w:p w14:paraId="292FA001" w14:textId="1BA379E5" w:rsidR="00321E00" w:rsidRDefault="00321E00" w:rsidP="00152C2D">
      <w:pPr>
        <w:pStyle w:val="Sraopastraipa"/>
        <w:numPr>
          <w:ilvl w:val="0"/>
          <w:numId w:val="19"/>
        </w:numPr>
        <w:tabs>
          <w:tab w:val="left" w:pos="1134"/>
        </w:tabs>
        <w:ind w:left="0" w:firstLine="1134"/>
        <w:contextualSpacing/>
      </w:pPr>
      <w:r>
        <w:t xml:space="preserve"> SVARSTYTA. </w:t>
      </w:r>
      <w:r w:rsidR="007E68EC">
        <w:t>Rietavo lopšelio–darželio darb</w:t>
      </w:r>
      <w:r w:rsidR="000D0FB6">
        <w:t>as</w:t>
      </w:r>
      <w:r w:rsidR="007E68EC">
        <w:t xml:space="preserve"> vasaros metu.</w:t>
      </w:r>
    </w:p>
    <w:p w14:paraId="71D7DB38" w14:textId="7D5846AE" w:rsidR="000D0FB6" w:rsidRDefault="00152C2D" w:rsidP="000D0FB6">
      <w:pPr>
        <w:shd w:val="clear" w:color="auto" w:fill="FFFFFF"/>
        <w:tabs>
          <w:tab w:val="left" w:pos="993"/>
        </w:tabs>
        <w:ind w:firstLine="709"/>
        <w:rPr>
          <w:color w:val="000000"/>
          <w:szCs w:val="24"/>
          <w:lang w:val="en-US"/>
        </w:rPr>
      </w:pPr>
      <w:bookmarkStart w:id="11" w:name="_Hlk97640811"/>
      <w:r>
        <w:t xml:space="preserve">       </w:t>
      </w:r>
      <w:bookmarkStart w:id="12" w:name="_Hlk104387431"/>
      <w:r w:rsidR="000D0FB6">
        <w:t xml:space="preserve">Švietimo, kultūros ir sporto komiteto pirmininkė Eglė </w:t>
      </w:r>
      <w:proofErr w:type="spellStart"/>
      <w:r w:rsidR="000D0FB6">
        <w:t>Fabijonavičienė</w:t>
      </w:r>
      <w:proofErr w:type="spellEnd"/>
      <w:r w:rsidR="000D0FB6">
        <w:rPr>
          <w:iCs/>
        </w:rPr>
        <w:t xml:space="preserve"> </w:t>
      </w:r>
      <w:bookmarkEnd w:id="12"/>
      <w:r>
        <w:t xml:space="preserve">teikė sprendimo projektą – </w:t>
      </w:r>
      <w:bookmarkEnd w:id="11"/>
      <w:r w:rsidR="000D0FB6">
        <w:t>l</w:t>
      </w:r>
      <w:proofErr w:type="spellStart"/>
      <w:r w:rsidR="000D0FB6">
        <w:rPr>
          <w:color w:val="000000"/>
          <w:szCs w:val="24"/>
          <w:lang w:val="en-US"/>
        </w:rPr>
        <w:t>eisti</w:t>
      </w:r>
      <w:proofErr w:type="spellEnd"/>
      <w:r w:rsidR="000D0FB6">
        <w:rPr>
          <w:color w:val="000000"/>
          <w:szCs w:val="24"/>
          <w:lang w:val="en-US"/>
        </w:rPr>
        <w:t xml:space="preserve"> Rietavo </w:t>
      </w:r>
      <w:proofErr w:type="spellStart"/>
      <w:r w:rsidR="000D0FB6">
        <w:rPr>
          <w:color w:val="000000"/>
          <w:szCs w:val="24"/>
          <w:lang w:val="en-US"/>
        </w:rPr>
        <w:t>lopšeliui-darželiui</w:t>
      </w:r>
      <w:proofErr w:type="spellEnd"/>
      <w:r w:rsidR="000D0FB6">
        <w:rPr>
          <w:color w:val="000000"/>
          <w:szCs w:val="24"/>
          <w:lang w:val="en-US"/>
        </w:rPr>
        <w:t xml:space="preserve"> </w:t>
      </w:r>
      <w:proofErr w:type="spellStart"/>
      <w:r w:rsidR="000D0FB6">
        <w:rPr>
          <w:color w:val="000000"/>
          <w:szCs w:val="24"/>
          <w:lang w:val="en-US"/>
        </w:rPr>
        <w:t>vasaros</w:t>
      </w:r>
      <w:proofErr w:type="spellEnd"/>
      <w:r w:rsidR="000D0FB6">
        <w:rPr>
          <w:color w:val="000000"/>
          <w:szCs w:val="24"/>
          <w:lang w:val="en-US"/>
        </w:rPr>
        <w:t xml:space="preserve"> </w:t>
      </w:r>
      <w:proofErr w:type="spellStart"/>
      <w:r w:rsidR="000D0FB6">
        <w:rPr>
          <w:color w:val="000000"/>
          <w:szCs w:val="24"/>
          <w:lang w:val="en-US"/>
        </w:rPr>
        <w:t>metu</w:t>
      </w:r>
      <w:proofErr w:type="spellEnd"/>
      <w:r w:rsidR="000D0FB6">
        <w:rPr>
          <w:color w:val="000000"/>
          <w:szCs w:val="24"/>
          <w:lang w:val="en-US"/>
        </w:rPr>
        <w:t xml:space="preserve"> </w:t>
      </w:r>
      <w:proofErr w:type="spellStart"/>
      <w:r w:rsidR="000D0FB6">
        <w:rPr>
          <w:color w:val="000000"/>
          <w:szCs w:val="24"/>
          <w:lang w:val="en-US"/>
        </w:rPr>
        <w:t>dirbti</w:t>
      </w:r>
      <w:proofErr w:type="spellEnd"/>
      <w:r w:rsidR="000D0FB6">
        <w:rPr>
          <w:color w:val="000000"/>
          <w:szCs w:val="24"/>
          <w:lang w:val="en-US"/>
        </w:rPr>
        <w:t xml:space="preserve"> </w:t>
      </w:r>
      <w:proofErr w:type="spellStart"/>
      <w:r w:rsidR="000D0FB6">
        <w:rPr>
          <w:color w:val="000000"/>
          <w:szCs w:val="24"/>
          <w:lang w:val="en-US"/>
        </w:rPr>
        <w:t>taip</w:t>
      </w:r>
      <w:proofErr w:type="spellEnd"/>
      <w:r w:rsidR="000D0FB6">
        <w:rPr>
          <w:color w:val="000000"/>
          <w:szCs w:val="24"/>
          <w:lang w:val="en-US"/>
        </w:rPr>
        <w:t xml:space="preserve">: </w:t>
      </w:r>
      <w:proofErr w:type="spellStart"/>
      <w:r w:rsidR="000D0FB6">
        <w:rPr>
          <w:color w:val="000000"/>
          <w:szCs w:val="24"/>
          <w:lang w:val="en-US"/>
        </w:rPr>
        <w:t>nuo</w:t>
      </w:r>
      <w:proofErr w:type="spellEnd"/>
      <w:r w:rsidR="000D0FB6">
        <w:rPr>
          <w:color w:val="000000"/>
          <w:szCs w:val="24"/>
          <w:lang w:val="en-US"/>
        </w:rPr>
        <w:t xml:space="preserve"> 2022 m. </w:t>
      </w:r>
      <w:proofErr w:type="spellStart"/>
      <w:r w:rsidR="000D0FB6">
        <w:rPr>
          <w:color w:val="000000"/>
          <w:szCs w:val="24"/>
          <w:lang w:val="en-US"/>
        </w:rPr>
        <w:t>birželio</w:t>
      </w:r>
      <w:proofErr w:type="spellEnd"/>
      <w:r w:rsidR="000D0FB6">
        <w:rPr>
          <w:color w:val="000000"/>
          <w:szCs w:val="24"/>
          <w:lang w:val="en-US"/>
        </w:rPr>
        <w:t xml:space="preserve"> 1 d. </w:t>
      </w:r>
      <w:proofErr w:type="spellStart"/>
      <w:r w:rsidR="000D0FB6">
        <w:rPr>
          <w:color w:val="000000"/>
          <w:szCs w:val="24"/>
          <w:lang w:val="en-US"/>
        </w:rPr>
        <w:t>iki</w:t>
      </w:r>
      <w:proofErr w:type="spellEnd"/>
      <w:r w:rsidR="000D0FB6">
        <w:rPr>
          <w:color w:val="000000"/>
          <w:szCs w:val="24"/>
          <w:lang w:val="en-US"/>
        </w:rPr>
        <w:t xml:space="preserve"> </w:t>
      </w:r>
      <w:proofErr w:type="spellStart"/>
      <w:r w:rsidR="000D0FB6">
        <w:rPr>
          <w:color w:val="000000"/>
          <w:szCs w:val="24"/>
          <w:lang w:val="en-US"/>
        </w:rPr>
        <w:t>birželio</w:t>
      </w:r>
      <w:proofErr w:type="spellEnd"/>
      <w:r w:rsidR="000D0FB6">
        <w:rPr>
          <w:color w:val="000000"/>
          <w:szCs w:val="24"/>
          <w:lang w:val="en-US"/>
        </w:rPr>
        <w:t xml:space="preserve"> 30 d. </w:t>
      </w:r>
      <w:proofErr w:type="spellStart"/>
      <w:r w:rsidR="000D0FB6">
        <w:rPr>
          <w:color w:val="000000"/>
          <w:szCs w:val="24"/>
          <w:lang w:val="en-US"/>
        </w:rPr>
        <w:t>dirbti</w:t>
      </w:r>
      <w:proofErr w:type="spellEnd"/>
      <w:r w:rsidR="000D0FB6">
        <w:rPr>
          <w:color w:val="000000"/>
          <w:szCs w:val="24"/>
          <w:lang w:val="en-US"/>
        </w:rPr>
        <w:t xml:space="preserve"> </w:t>
      </w:r>
      <w:proofErr w:type="spellStart"/>
      <w:r w:rsidR="000D0FB6">
        <w:rPr>
          <w:color w:val="000000"/>
          <w:szCs w:val="24"/>
          <w:lang w:val="en-US"/>
        </w:rPr>
        <w:t>įprastu</w:t>
      </w:r>
      <w:proofErr w:type="spellEnd"/>
      <w:r w:rsidR="000D0FB6">
        <w:rPr>
          <w:color w:val="000000"/>
          <w:szCs w:val="24"/>
          <w:lang w:val="en-US"/>
        </w:rPr>
        <w:t xml:space="preserve"> </w:t>
      </w:r>
      <w:proofErr w:type="spellStart"/>
      <w:r w:rsidR="000D0FB6">
        <w:rPr>
          <w:color w:val="000000"/>
          <w:szCs w:val="24"/>
          <w:lang w:val="en-US"/>
        </w:rPr>
        <w:t>grafiku</w:t>
      </w:r>
      <w:proofErr w:type="spellEnd"/>
      <w:r w:rsidR="000D0FB6">
        <w:rPr>
          <w:color w:val="000000"/>
          <w:szCs w:val="24"/>
          <w:lang w:val="en-US"/>
        </w:rPr>
        <w:t xml:space="preserve">; </w:t>
      </w:r>
      <w:proofErr w:type="spellStart"/>
      <w:r w:rsidR="000D0FB6">
        <w:rPr>
          <w:color w:val="000000"/>
          <w:szCs w:val="24"/>
          <w:lang w:val="en-US"/>
        </w:rPr>
        <w:t>nuo</w:t>
      </w:r>
      <w:proofErr w:type="spellEnd"/>
      <w:r w:rsidR="000D0FB6">
        <w:rPr>
          <w:color w:val="000000"/>
          <w:szCs w:val="24"/>
          <w:lang w:val="en-US"/>
        </w:rPr>
        <w:t xml:space="preserve"> 2022 m. </w:t>
      </w:r>
      <w:proofErr w:type="spellStart"/>
      <w:r w:rsidR="000D0FB6">
        <w:rPr>
          <w:color w:val="000000"/>
          <w:szCs w:val="24"/>
          <w:lang w:val="en-US"/>
        </w:rPr>
        <w:t>liepos</w:t>
      </w:r>
      <w:proofErr w:type="spellEnd"/>
      <w:r w:rsidR="000D0FB6">
        <w:rPr>
          <w:color w:val="000000"/>
          <w:szCs w:val="24"/>
          <w:lang w:val="en-US"/>
        </w:rPr>
        <w:t xml:space="preserve"> 1 d. </w:t>
      </w:r>
      <w:proofErr w:type="spellStart"/>
      <w:r w:rsidR="000D0FB6">
        <w:rPr>
          <w:color w:val="000000"/>
          <w:szCs w:val="24"/>
          <w:lang w:val="en-US"/>
        </w:rPr>
        <w:t>iki</w:t>
      </w:r>
      <w:proofErr w:type="spellEnd"/>
      <w:r w:rsidR="000D0FB6">
        <w:rPr>
          <w:color w:val="000000"/>
          <w:szCs w:val="24"/>
          <w:lang w:val="en-US"/>
        </w:rPr>
        <w:t xml:space="preserve"> </w:t>
      </w:r>
      <w:proofErr w:type="spellStart"/>
      <w:r w:rsidR="000D0FB6">
        <w:rPr>
          <w:color w:val="000000"/>
          <w:szCs w:val="24"/>
          <w:lang w:val="en-US"/>
        </w:rPr>
        <w:t>liepos</w:t>
      </w:r>
      <w:proofErr w:type="spellEnd"/>
      <w:r w:rsidR="000D0FB6">
        <w:rPr>
          <w:color w:val="000000"/>
          <w:szCs w:val="24"/>
          <w:lang w:val="en-US"/>
        </w:rPr>
        <w:t xml:space="preserve"> 29 d</w:t>
      </w:r>
      <w:r w:rsidR="000D0FB6" w:rsidRPr="00451EA1">
        <w:rPr>
          <w:szCs w:val="24"/>
          <w:lang w:val="en-US"/>
        </w:rPr>
        <w:t xml:space="preserve">. </w:t>
      </w:r>
      <w:proofErr w:type="spellStart"/>
      <w:r w:rsidR="000D0FB6" w:rsidRPr="00451EA1">
        <w:rPr>
          <w:szCs w:val="24"/>
          <w:lang w:val="en-US"/>
        </w:rPr>
        <w:t>šešioms</w:t>
      </w:r>
      <w:proofErr w:type="spellEnd"/>
      <w:r w:rsidR="000D0FB6" w:rsidRPr="00451EA1">
        <w:rPr>
          <w:szCs w:val="24"/>
          <w:lang w:val="en-US"/>
        </w:rPr>
        <w:t xml:space="preserve"> </w:t>
      </w:r>
      <w:proofErr w:type="spellStart"/>
      <w:r w:rsidR="000D0FB6" w:rsidRPr="00451EA1">
        <w:rPr>
          <w:szCs w:val="24"/>
          <w:lang w:val="en-US"/>
        </w:rPr>
        <w:t>mišraus</w:t>
      </w:r>
      <w:proofErr w:type="spellEnd"/>
      <w:r w:rsidR="000D0FB6" w:rsidRPr="00451EA1">
        <w:rPr>
          <w:szCs w:val="24"/>
          <w:lang w:val="en-US"/>
        </w:rPr>
        <w:t xml:space="preserve"> </w:t>
      </w:r>
      <w:proofErr w:type="spellStart"/>
      <w:r w:rsidR="000D0FB6" w:rsidRPr="00451EA1">
        <w:rPr>
          <w:szCs w:val="24"/>
          <w:lang w:val="en-US"/>
        </w:rPr>
        <w:t>amžiaus</w:t>
      </w:r>
      <w:proofErr w:type="spellEnd"/>
      <w:r w:rsidR="000D0FB6" w:rsidRPr="00451EA1">
        <w:rPr>
          <w:szCs w:val="24"/>
          <w:lang w:val="en-US"/>
        </w:rPr>
        <w:t xml:space="preserve"> </w:t>
      </w:r>
      <w:proofErr w:type="spellStart"/>
      <w:r w:rsidR="000D0FB6" w:rsidRPr="00451EA1">
        <w:rPr>
          <w:szCs w:val="24"/>
          <w:lang w:val="en-US"/>
        </w:rPr>
        <w:t>grupėms</w:t>
      </w:r>
      <w:proofErr w:type="spellEnd"/>
      <w:r w:rsidR="000D0FB6" w:rsidRPr="004F3D47">
        <w:rPr>
          <w:szCs w:val="24"/>
          <w:lang w:val="en-US"/>
        </w:rPr>
        <w:t xml:space="preserve"> </w:t>
      </w:r>
      <w:proofErr w:type="gramStart"/>
      <w:r w:rsidR="000D0FB6">
        <w:rPr>
          <w:color w:val="000000"/>
          <w:szCs w:val="24"/>
          <w:lang w:val="en-US"/>
        </w:rPr>
        <w:t>–  10</w:t>
      </w:r>
      <w:proofErr w:type="gramEnd"/>
      <w:r w:rsidR="000D0FB6">
        <w:rPr>
          <w:color w:val="000000"/>
          <w:szCs w:val="24"/>
          <w:lang w:val="en-US"/>
        </w:rPr>
        <w:t xml:space="preserve">,5 val. per </w:t>
      </w:r>
      <w:proofErr w:type="spellStart"/>
      <w:r w:rsidR="000D0FB6">
        <w:rPr>
          <w:color w:val="000000"/>
          <w:szCs w:val="24"/>
          <w:lang w:val="en-US"/>
        </w:rPr>
        <w:t>dieną</w:t>
      </w:r>
      <w:proofErr w:type="spellEnd"/>
      <w:r w:rsidR="000D0FB6">
        <w:rPr>
          <w:color w:val="000000"/>
          <w:szCs w:val="24"/>
          <w:lang w:val="en-US"/>
        </w:rPr>
        <w:t xml:space="preserve">; </w:t>
      </w:r>
      <w:proofErr w:type="spellStart"/>
      <w:r w:rsidR="000D0FB6">
        <w:rPr>
          <w:color w:val="000000"/>
          <w:szCs w:val="24"/>
          <w:lang w:val="en-US"/>
        </w:rPr>
        <w:t>nuo</w:t>
      </w:r>
      <w:proofErr w:type="spellEnd"/>
      <w:r w:rsidR="000D0FB6">
        <w:rPr>
          <w:color w:val="000000"/>
          <w:szCs w:val="24"/>
          <w:lang w:val="en-US"/>
        </w:rPr>
        <w:t xml:space="preserve"> 2022 m. </w:t>
      </w:r>
      <w:proofErr w:type="spellStart"/>
      <w:r w:rsidR="000D0FB6">
        <w:rPr>
          <w:color w:val="000000"/>
          <w:szCs w:val="24"/>
          <w:lang w:val="en-US"/>
        </w:rPr>
        <w:t>rugpjūčio</w:t>
      </w:r>
      <w:proofErr w:type="spellEnd"/>
      <w:r w:rsidR="000D0FB6">
        <w:rPr>
          <w:color w:val="000000"/>
          <w:szCs w:val="24"/>
          <w:lang w:val="en-US"/>
        </w:rPr>
        <w:t xml:space="preserve"> 1 d. </w:t>
      </w:r>
      <w:proofErr w:type="spellStart"/>
      <w:r w:rsidR="000D0FB6">
        <w:rPr>
          <w:color w:val="000000"/>
          <w:szCs w:val="24"/>
          <w:lang w:val="en-US"/>
        </w:rPr>
        <w:t>iki</w:t>
      </w:r>
      <w:proofErr w:type="spellEnd"/>
      <w:r w:rsidR="000D0FB6">
        <w:rPr>
          <w:color w:val="000000"/>
          <w:szCs w:val="24"/>
          <w:lang w:val="en-US"/>
        </w:rPr>
        <w:t xml:space="preserve"> </w:t>
      </w:r>
      <w:proofErr w:type="spellStart"/>
      <w:r w:rsidR="000D0FB6">
        <w:rPr>
          <w:color w:val="000000"/>
          <w:szCs w:val="24"/>
          <w:lang w:val="en-US"/>
        </w:rPr>
        <w:t>rupgjūčio</w:t>
      </w:r>
      <w:proofErr w:type="spellEnd"/>
      <w:r w:rsidR="000D0FB6">
        <w:rPr>
          <w:color w:val="000000"/>
          <w:szCs w:val="24"/>
          <w:lang w:val="en-US"/>
        </w:rPr>
        <w:t xml:space="preserve"> 31 d. – </w:t>
      </w:r>
      <w:proofErr w:type="spellStart"/>
      <w:r w:rsidR="000D0FB6">
        <w:rPr>
          <w:color w:val="000000"/>
          <w:szCs w:val="24"/>
          <w:lang w:val="en-US"/>
        </w:rPr>
        <w:t>nedirbti</w:t>
      </w:r>
      <w:proofErr w:type="spellEnd"/>
      <w:r w:rsidR="000D0FB6">
        <w:rPr>
          <w:color w:val="000000"/>
          <w:szCs w:val="24"/>
          <w:lang w:val="en-US"/>
        </w:rPr>
        <w:t>.</w:t>
      </w:r>
    </w:p>
    <w:p w14:paraId="22BF7319" w14:textId="65042575" w:rsidR="000D0FB6" w:rsidRDefault="000D0FB6" w:rsidP="000D0FB6">
      <w:r>
        <w:rPr>
          <w:color w:val="000000"/>
          <w:szCs w:val="24"/>
          <w:lang w:val="en-US"/>
        </w:rPr>
        <w:t xml:space="preserve">        </w:t>
      </w:r>
      <w:r>
        <w:t>Nustatyti nuo liepos 1 d. iki liepos 29 d.</w:t>
      </w:r>
      <w:r>
        <w:rPr>
          <w:color w:val="000000"/>
          <w:szCs w:val="24"/>
          <w:lang w:val="en-US"/>
        </w:rPr>
        <w:t xml:space="preserve"> </w:t>
      </w:r>
      <w:r>
        <w:t>papildomą negrąžinamą avansinį mokestį darbuotojų darbo užmokesčiui iš dalies padengti, nepriklausomai nuo vaiko lankytų dienų skaičiaus, kurį būtina sumokėti iki einamųjų metų birželio 20 dienos: 40 Eur per mėnesį, jeigu ugdymo įstaigą lanko vienas šeimos vaikas; 70 Eur per mėnesį, jeigu ugdymo įstaigą lanko du vienos šeimos vaikai; jeigu ugdymo įstaigą lanko trys ir daugiau vienos šeimos vaikų – mokestis už kiekvieną paskesnį vaiką – po 20 Eur per mėnesį.</w:t>
      </w:r>
    </w:p>
    <w:p w14:paraId="42962D59" w14:textId="4DD2333E" w:rsidR="000D0FB6" w:rsidRDefault="000D0FB6" w:rsidP="000D0FB6">
      <w:r>
        <w:t xml:space="preserve">       Nustatyti, kad vasaros laikotarpiu priežiūros paslaugos teikiamos: vaikams, kurių abu tėvai (globėjai) tuo laikotarpiu dirba ir kartu su prašymu ugdymo </w:t>
      </w:r>
      <w:r w:rsidRPr="004F3D47">
        <w:t>įstaigai pateikia pažymas apie tai, kad tuo metu jie neatostogauja</w:t>
      </w:r>
      <w:r>
        <w:t>;</w:t>
      </w:r>
      <w:r w:rsidRPr="004F3D47">
        <w:rPr>
          <w:color w:val="44546A" w:themeColor="text2"/>
        </w:rPr>
        <w:t xml:space="preserve"> </w:t>
      </w:r>
      <w:r w:rsidRPr="004F3D47">
        <w:t>socialinės rizikos šeimose augantiems vaikams, Valstybės vaiko teisių apsaugos ir</w:t>
      </w:r>
      <w:r>
        <w:t xml:space="preserve"> įvaikinimo tarnybos teikimu; vaikams, kurių tėvai pateikia argumentuotą prašymą, jog dėl svarbių priežasčių vasaros laikotarpiu (liepos mėn.) negali užtikrinti vaiko (-ų) priežiūros (gavus tokio pobūdžio prašymą, galutinį sprendimą dėl ugdymo paslaugos teikimo vaikui priima ugdymo įstaigos vadovas).</w:t>
      </w:r>
    </w:p>
    <w:p w14:paraId="165684AE" w14:textId="7F300E23" w:rsidR="000D0FB6" w:rsidRPr="00451EA1" w:rsidRDefault="000D0FB6" w:rsidP="000D0FB6">
      <w:pPr>
        <w:shd w:val="clear" w:color="auto" w:fill="FFFFFF"/>
        <w:tabs>
          <w:tab w:val="left" w:pos="1134"/>
        </w:tabs>
        <w:spacing w:line="236" w:lineRule="atLeast"/>
        <w:rPr>
          <w:color w:val="000000" w:themeColor="text1"/>
        </w:rPr>
      </w:pPr>
      <w:r>
        <w:rPr>
          <w:color w:val="000000" w:themeColor="text1"/>
          <w:szCs w:val="24"/>
          <w:lang w:val="en-US"/>
        </w:rPr>
        <w:t xml:space="preserve">       </w:t>
      </w:r>
      <w:r w:rsidRPr="00451EA1">
        <w:rPr>
          <w:color w:val="000000" w:themeColor="text1"/>
        </w:rPr>
        <w:t>Pripažinti netekusiu galios Rietavo savivaldybės tarybos 2021 m. gegužės 27 d. sprendimą Nr. T1-90 „Dėl Rietavo lopšelio–darželio  darbo vasaros metu“.</w:t>
      </w:r>
    </w:p>
    <w:p w14:paraId="57577458" w14:textId="29CC6B7C" w:rsidR="005F2ACF" w:rsidRDefault="008B5173" w:rsidP="005F2ACF">
      <w:r>
        <w:t xml:space="preserve">       Tarybos narys Viktoras </w:t>
      </w:r>
      <w:proofErr w:type="spellStart"/>
      <w:r>
        <w:t>Krajinas</w:t>
      </w:r>
      <w:proofErr w:type="spellEnd"/>
      <w:r>
        <w:t>: kas lėmė, kad atsisakyta dirbti rugpjūčio mėnesį?</w:t>
      </w:r>
    </w:p>
    <w:p w14:paraId="22442C3F" w14:textId="6A3EE1AA" w:rsidR="008B5173" w:rsidRDefault="008B5173" w:rsidP="005F2ACF">
      <w:r>
        <w:t xml:space="preserve">       Laikinai einanti Rietavo lopšelio–darželio direktorės pareigas Stefa </w:t>
      </w:r>
      <w:proofErr w:type="spellStart"/>
      <w:r>
        <w:t>Steponavičiutė</w:t>
      </w:r>
      <w:proofErr w:type="spellEnd"/>
      <w:r>
        <w:t xml:space="preserve">: </w:t>
      </w:r>
      <w:r w:rsidR="00165D09">
        <w:t>apklausėme tėvus. Daugelis apklaustųjų pageidavo, kad įstaiga dirbtų liepos mėnesį.</w:t>
      </w:r>
    </w:p>
    <w:p w14:paraId="2DBB7AFF" w14:textId="1F5A567E" w:rsidR="00321E00" w:rsidRPr="0048099C" w:rsidRDefault="00321E00" w:rsidP="005F2ACF">
      <w:pPr>
        <w:tabs>
          <w:tab w:val="left" w:pos="0"/>
          <w:tab w:val="left" w:pos="993"/>
        </w:tabs>
        <w:contextualSpacing/>
        <w:rPr>
          <w:szCs w:val="24"/>
        </w:rPr>
      </w:pPr>
      <w:r>
        <w:rPr>
          <w:szCs w:val="24"/>
        </w:rPr>
        <w:t xml:space="preserve">       </w:t>
      </w:r>
      <w:r w:rsidRPr="0048099C">
        <w:rPr>
          <w:szCs w:val="24"/>
        </w:rPr>
        <w:t>Balsuota už pateiktą sprendimo projektą – 1</w:t>
      </w:r>
      <w:r w:rsidR="005F2ACF">
        <w:rPr>
          <w:szCs w:val="24"/>
        </w:rPr>
        <w:t>5</w:t>
      </w:r>
      <w:r w:rsidRPr="0048099C">
        <w:rPr>
          <w:szCs w:val="24"/>
        </w:rPr>
        <w:t xml:space="preserve"> už.</w:t>
      </w:r>
    </w:p>
    <w:p w14:paraId="0C6A645A" w14:textId="77777777" w:rsidR="00321E00" w:rsidRDefault="00321E00" w:rsidP="00321E00">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265BE060" w14:textId="77777777" w:rsidR="00321E00" w:rsidRDefault="00321E00" w:rsidP="00321E00">
      <w:pPr>
        <w:pStyle w:val="Sraopastraipa"/>
        <w:tabs>
          <w:tab w:val="left" w:pos="1276"/>
        </w:tabs>
        <w:ind w:left="1134"/>
        <w:contextualSpacing/>
      </w:pPr>
    </w:p>
    <w:p w14:paraId="38FF62D8" w14:textId="7D3164F2" w:rsidR="00321E00" w:rsidRPr="00321E00" w:rsidRDefault="00321E00" w:rsidP="00152C2D">
      <w:pPr>
        <w:pStyle w:val="Sraopastraipa"/>
        <w:numPr>
          <w:ilvl w:val="0"/>
          <w:numId w:val="19"/>
        </w:numPr>
        <w:tabs>
          <w:tab w:val="left" w:pos="1276"/>
        </w:tabs>
        <w:ind w:left="0" w:firstLine="1134"/>
        <w:contextualSpacing/>
      </w:pPr>
      <w:r>
        <w:t xml:space="preserve"> SVARSTYTA. </w:t>
      </w:r>
      <w:r w:rsidR="000D0FB6">
        <w:t>2022-2023 mokslo metų pradžios ir trukmės Rietavo Mykolo Kleopo Oginskio meno mokykloje nustatym</w:t>
      </w:r>
      <w:r>
        <w:rPr>
          <w:iCs/>
        </w:rPr>
        <w:t>as.</w:t>
      </w:r>
    </w:p>
    <w:p w14:paraId="73267B03" w14:textId="54B62AFC" w:rsidR="000D0FB6" w:rsidRPr="000B09AF" w:rsidRDefault="002D158E" w:rsidP="000D0FB6">
      <w:pPr>
        <w:keepNext/>
        <w:tabs>
          <w:tab w:val="left" w:pos="720"/>
          <w:tab w:val="left" w:pos="1134"/>
          <w:tab w:val="left" w:pos="1440"/>
        </w:tabs>
        <w:rPr>
          <w:bCs/>
          <w:szCs w:val="24"/>
        </w:rPr>
      </w:pPr>
      <w:r>
        <w:t xml:space="preserve">     </w:t>
      </w:r>
      <w:r w:rsidR="00511E1D">
        <w:t xml:space="preserve"> </w:t>
      </w:r>
      <w:r w:rsidR="000D0FB6">
        <w:t xml:space="preserve">Švietimo, kultūros ir sporto komiteto pirmininkė Eglė </w:t>
      </w:r>
      <w:proofErr w:type="spellStart"/>
      <w:r w:rsidR="000D0FB6">
        <w:t>Fabijonavičienė</w:t>
      </w:r>
      <w:proofErr w:type="spellEnd"/>
      <w:r w:rsidR="000D0FB6">
        <w:rPr>
          <w:iCs/>
        </w:rPr>
        <w:t xml:space="preserve"> </w:t>
      </w:r>
      <w:r w:rsidR="00321E00">
        <w:rPr>
          <w:iCs/>
        </w:rPr>
        <w:t>teikė sprendimo projektą –</w:t>
      </w:r>
      <w:r w:rsidR="00321E00" w:rsidRPr="00DA3E56">
        <w:t xml:space="preserve"> </w:t>
      </w:r>
      <w:sdt>
        <w:sdtPr>
          <w:alias w:val="1 p."/>
          <w:tag w:val="part_7fa5541c68c246f6b5a6b5dc1e917a95"/>
          <w:id w:val="-48850108"/>
        </w:sdtPr>
        <w:sdtEndPr/>
        <w:sdtContent>
          <w:r w:rsidR="000D0FB6">
            <w:t>n</w:t>
          </w:r>
          <w:r w:rsidR="000D0FB6" w:rsidRPr="000B09AF">
            <w:rPr>
              <w:bCs/>
              <w:szCs w:val="24"/>
            </w:rPr>
            <w:t>ustatyti 202</w:t>
          </w:r>
          <w:r w:rsidR="000D0FB6">
            <w:rPr>
              <w:bCs/>
              <w:szCs w:val="24"/>
            </w:rPr>
            <w:t>2</w:t>
          </w:r>
          <w:r w:rsidR="000D0FB6" w:rsidRPr="000B09AF">
            <w:rPr>
              <w:bCs/>
              <w:szCs w:val="24"/>
            </w:rPr>
            <w:t>–202</w:t>
          </w:r>
          <w:r w:rsidR="000D0FB6">
            <w:rPr>
              <w:bCs/>
              <w:szCs w:val="24"/>
            </w:rPr>
            <w:t>3</w:t>
          </w:r>
          <w:r w:rsidR="000D0FB6" w:rsidRPr="000B09AF">
            <w:rPr>
              <w:bCs/>
              <w:szCs w:val="24"/>
            </w:rPr>
            <w:t xml:space="preserve"> mokslo metų pradžią Rietavo Mykolo Kleopo Oginskio meno mokykloje – 2022 m. rugsėjo 1 d., pabaigą – 2023 m. birželio 8 d. </w:t>
          </w:r>
        </w:sdtContent>
      </w:sdt>
    </w:p>
    <w:sdt>
      <w:sdtPr>
        <w:alias w:val="2 p."/>
        <w:tag w:val="part_b1b530992db84c66a4fd0ddfb9f7ebd7"/>
        <w:id w:val="-1194911114"/>
      </w:sdtPr>
      <w:sdtEndPr/>
      <w:sdtContent>
        <w:p w14:paraId="264A19AD" w14:textId="4458A587" w:rsidR="000D0FB6" w:rsidRPr="000B09AF" w:rsidRDefault="003A50E4" w:rsidP="000D0FB6">
          <w:pPr>
            <w:keepNext/>
            <w:tabs>
              <w:tab w:val="left" w:pos="720"/>
              <w:tab w:val="left" w:pos="1134"/>
              <w:tab w:val="left" w:pos="1440"/>
            </w:tabs>
            <w:rPr>
              <w:bCs/>
              <w:szCs w:val="24"/>
            </w:rPr>
          </w:pPr>
          <w:sdt>
            <w:sdtPr>
              <w:alias w:val="Numeris"/>
              <w:tag w:val="nr_b1b530992db84c66a4fd0ddfb9f7ebd7"/>
              <w:id w:val="1941110928"/>
            </w:sdtPr>
            <w:sdtEndPr/>
            <w:sdtContent>
              <w:r w:rsidR="000D0FB6">
                <w:rPr>
                  <w:bCs/>
                  <w:szCs w:val="24"/>
                </w:rPr>
                <w:t xml:space="preserve">     </w:t>
              </w:r>
            </w:sdtContent>
          </w:sdt>
          <w:r w:rsidR="00165D09">
            <w:t xml:space="preserve"> </w:t>
          </w:r>
          <w:r w:rsidR="000D0FB6" w:rsidRPr="000B09AF">
            <w:rPr>
              <w:bCs/>
              <w:szCs w:val="24"/>
            </w:rPr>
            <w:t>Mokykla dirba penkias dienas per savaitę.</w:t>
          </w:r>
        </w:p>
      </w:sdtContent>
    </w:sdt>
    <w:sdt>
      <w:sdtPr>
        <w:alias w:val="3 p."/>
        <w:tag w:val="part_62a89fbee0084bc39d07a7b91493a751"/>
        <w:id w:val="-351340870"/>
      </w:sdtPr>
      <w:sdtEndPr/>
      <w:sdtContent>
        <w:p w14:paraId="03C7D7CB" w14:textId="17D3177E" w:rsidR="000D0FB6" w:rsidRPr="000B09AF" w:rsidRDefault="003A50E4" w:rsidP="000D0FB6">
          <w:pPr>
            <w:keepNext/>
            <w:tabs>
              <w:tab w:val="left" w:pos="0"/>
              <w:tab w:val="left" w:pos="720"/>
              <w:tab w:val="left" w:pos="851"/>
              <w:tab w:val="left" w:pos="1440"/>
            </w:tabs>
            <w:rPr>
              <w:bCs/>
              <w:szCs w:val="24"/>
            </w:rPr>
          </w:pPr>
          <w:sdt>
            <w:sdtPr>
              <w:alias w:val="Numeris"/>
              <w:tag w:val="nr_62a89fbee0084bc39d07a7b91493a751"/>
              <w:id w:val="-1359890627"/>
            </w:sdtPr>
            <w:sdtEndPr/>
            <w:sdtContent>
              <w:r w:rsidR="000D0FB6">
                <w:rPr>
                  <w:bCs/>
                  <w:szCs w:val="24"/>
                </w:rPr>
                <w:t xml:space="preserve">     </w:t>
              </w:r>
            </w:sdtContent>
          </w:sdt>
          <w:r w:rsidR="00165D09">
            <w:t xml:space="preserve"> </w:t>
          </w:r>
          <w:r w:rsidR="000D0FB6" w:rsidRPr="000B09AF">
            <w:rPr>
              <w:bCs/>
              <w:szCs w:val="24"/>
            </w:rPr>
            <w:t>Nuo birželio 9 d. vyks pasiruošimas tarptautiniams</w:t>
          </w:r>
          <w:r w:rsidR="00165D09">
            <w:rPr>
              <w:bCs/>
              <w:szCs w:val="24"/>
            </w:rPr>
            <w:t>,</w:t>
          </w:r>
          <w:r w:rsidR="000D0FB6" w:rsidRPr="000B09AF">
            <w:rPr>
              <w:bCs/>
              <w:szCs w:val="24"/>
            </w:rPr>
            <w:t xml:space="preserve"> respublikiniams festivaliams, dailės projektams, kultūrinė, pažintinė, praktinė ir koncertinė veikla. </w:t>
          </w:r>
        </w:p>
        <w:p w14:paraId="2D85E836" w14:textId="18390262" w:rsidR="00165D09" w:rsidRPr="00165D09" w:rsidRDefault="000D0FB6" w:rsidP="00165D09">
          <w:pPr>
            <w:keepNext/>
            <w:tabs>
              <w:tab w:val="left" w:pos="0"/>
              <w:tab w:val="left" w:pos="720"/>
              <w:tab w:val="left" w:pos="851"/>
              <w:tab w:val="left" w:pos="1440"/>
            </w:tabs>
            <w:rPr>
              <w:bCs/>
              <w:szCs w:val="24"/>
            </w:rPr>
          </w:pPr>
          <w:r>
            <w:rPr>
              <w:bCs/>
              <w:szCs w:val="24"/>
            </w:rPr>
            <w:t xml:space="preserve">    </w:t>
          </w:r>
          <w:r w:rsidRPr="000B09AF">
            <w:rPr>
              <w:bCs/>
              <w:szCs w:val="24"/>
            </w:rPr>
            <w:t xml:space="preserve"> </w:t>
          </w:r>
          <w:r w:rsidR="00165D09">
            <w:rPr>
              <w:bCs/>
              <w:szCs w:val="24"/>
            </w:rPr>
            <w:t xml:space="preserve"> </w:t>
          </w:r>
          <w:r w:rsidRPr="000B09AF">
            <w:rPr>
              <w:bCs/>
              <w:szCs w:val="24"/>
            </w:rPr>
            <w:t>Moksleivių rudens, žiemos ir pavasario atostogos derinamos su atostogomis bendrojo ugdymo mokyklose</w:t>
          </w:r>
          <w:r w:rsidR="00165D09">
            <w:rPr>
              <w:bCs/>
              <w:szCs w:val="24"/>
            </w:rPr>
            <w:t>.</w:t>
          </w:r>
        </w:p>
      </w:sdtContent>
    </w:sdt>
    <w:p w14:paraId="6142059D" w14:textId="5E1D39A0" w:rsidR="002D158E" w:rsidRPr="00165D09" w:rsidRDefault="00165D09" w:rsidP="00165D09">
      <w:pPr>
        <w:keepNext/>
        <w:tabs>
          <w:tab w:val="left" w:pos="0"/>
          <w:tab w:val="left" w:pos="720"/>
          <w:tab w:val="left" w:pos="851"/>
          <w:tab w:val="left" w:pos="1440"/>
        </w:tabs>
        <w:rPr>
          <w:bCs/>
          <w:szCs w:val="24"/>
        </w:rPr>
      </w:pPr>
      <w:r>
        <w:rPr>
          <w:szCs w:val="24"/>
        </w:rPr>
        <w:t xml:space="preserve">       </w:t>
      </w:r>
      <w:r w:rsidR="002D158E" w:rsidRPr="0048099C">
        <w:rPr>
          <w:szCs w:val="24"/>
        </w:rPr>
        <w:t>Balsuota už pateiktą sprendimo projektą – 1</w:t>
      </w:r>
      <w:r w:rsidR="007F09C2">
        <w:rPr>
          <w:szCs w:val="24"/>
        </w:rPr>
        <w:t>5</w:t>
      </w:r>
      <w:r w:rsidR="002D158E" w:rsidRPr="0048099C">
        <w:rPr>
          <w:szCs w:val="24"/>
        </w:rPr>
        <w:t xml:space="preserve"> už.</w:t>
      </w:r>
    </w:p>
    <w:p w14:paraId="3CDE43DC" w14:textId="223888AB"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165D09">
        <w:t xml:space="preserve"> </w:t>
      </w:r>
      <w:r>
        <w:t xml:space="preserve"> </w:t>
      </w:r>
      <w:r w:rsidRPr="00F005D4">
        <w:t>NUSPRĘSTA. Priimti sprendimą (pridedama).</w:t>
      </w:r>
    </w:p>
    <w:p w14:paraId="33320AEA" w14:textId="77777777" w:rsidR="002D158E" w:rsidRDefault="002D158E" w:rsidP="00321E00">
      <w:pPr>
        <w:pStyle w:val="Sraopastraipa"/>
        <w:tabs>
          <w:tab w:val="left" w:pos="1276"/>
        </w:tabs>
        <w:ind w:left="0" w:firstLine="1134"/>
        <w:contextualSpacing/>
      </w:pPr>
    </w:p>
    <w:p w14:paraId="7C8D80B8" w14:textId="4FAC74E4" w:rsidR="001E5025" w:rsidRPr="001E5025" w:rsidRDefault="002D158E" w:rsidP="001E5025">
      <w:pPr>
        <w:pStyle w:val="Sraopastraipa"/>
        <w:numPr>
          <w:ilvl w:val="0"/>
          <w:numId w:val="19"/>
        </w:numPr>
        <w:tabs>
          <w:tab w:val="left" w:pos="1276"/>
        </w:tabs>
        <w:ind w:left="0" w:firstLine="1134"/>
        <w:contextualSpacing/>
      </w:pPr>
      <w:r>
        <w:t xml:space="preserve"> SVARSTYTA. </w:t>
      </w:r>
      <w:r w:rsidR="000D0FB6">
        <w:rPr>
          <w:iCs/>
        </w:rPr>
        <w:t>Rietavo savivaldybės kultūros centro patalpų ir kitų teikiamų atlygintinų paslaugų įkainių nustatym</w:t>
      </w:r>
      <w:r w:rsidR="001E5025">
        <w:rPr>
          <w:iCs/>
        </w:rPr>
        <w:t>as</w:t>
      </w:r>
      <w:r>
        <w:rPr>
          <w:iCs/>
        </w:rPr>
        <w:t>.</w:t>
      </w:r>
    </w:p>
    <w:p w14:paraId="588734B9" w14:textId="258AC737" w:rsidR="000D0FB6" w:rsidRPr="005438FC" w:rsidRDefault="000D0FB6" w:rsidP="00C837FE">
      <w:pPr>
        <w:contextualSpacing/>
        <w:rPr>
          <w:szCs w:val="24"/>
          <w:lang w:eastAsia="lt-LT"/>
        </w:rPr>
      </w:pPr>
      <w:r>
        <w:t xml:space="preserve">       Švietimo, kultūros ir sporto komiteto pirmininkė Eglė </w:t>
      </w:r>
      <w:proofErr w:type="spellStart"/>
      <w:r>
        <w:t>Fabijonavičienė</w:t>
      </w:r>
      <w:proofErr w:type="spellEnd"/>
      <w:r w:rsidRPr="000D0FB6">
        <w:rPr>
          <w:iCs/>
        </w:rPr>
        <w:t xml:space="preserve"> </w:t>
      </w:r>
      <w:r w:rsidR="002D158E" w:rsidRPr="000D0FB6">
        <w:rPr>
          <w:iCs/>
        </w:rPr>
        <w:t>teikė sprendimo projektą –</w:t>
      </w:r>
      <w:r w:rsidR="002D158E" w:rsidRPr="001E5025">
        <w:rPr>
          <w:szCs w:val="24"/>
        </w:rPr>
        <w:t xml:space="preserve"> </w:t>
      </w:r>
      <w:r>
        <w:rPr>
          <w:szCs w:val="24"/>
        </w:rPr>
        <w:t>n</w:t>
      </w:r>
      <w:r w:rsidRPr="000D0FB6">
        <w:rPr>
          <w:spacing w:val="-4"/>
          <w:szCs w:val="24"/>
          <w:lang w:eastAsia="lt-LT"/>
        </w:rPr>
        <w:t>ustatyti</w:t>
      </w:r>
      <w:r>
        <w:rPr>
          <w:spacing w:val="-4"/>
          <w:szCs w:val="24"/>
          <w:lang w:eastAsia="lt-LT"/>
        </w:rPr>
        <w:t xml:space="preserve"> </w:t>
      </w:r>
      <w:r w:rsidRPr="00F35A11">
        <w:rPr>
          <w:szCs w:val="24"/>
          <w:lang w:eastAsia="lt-LT"/>
        </w:rPr>
        <w:t>Rietavo savivaldybės kultūros centro (toliau – kultūros centras) ir jo filialų nuomojamų patalpų, ki</w:t>
      </w:r>
      <w:r>
        <w:rPr>
          <w:szCs w:val="24"/>
          <w:lang w:eastAsia="lt-LT"/>
        </w:rPr>
        <w:t>tų atlygintinų paslaugų įkainius</w:t>
      </w:r>
      <w:r w:rsidRPr="00F35A11">
        <w:rPr>
          <w:szCs w:val="24"/>
          <w:lang w:eastAsia="lt-LT"/>
        </w:rPr>
        <w:t>:</w:t>
      </w:r>
      <w:r>
        <w:rPr>
          <w:szCs w:val="24"/>
          <w:lang w:eastAsia="lt-LT"/>
        </w:rPr>
        <w:t xml:space="preserve"> </w:t>
      </w:r>
      <w:r w:rsidRPr="005438FC">
        <w:rPr>
          <w:szCs w:val="24"/>
          <w:lang w:eastAsia="lt-LT"/>
        </w:rPr>
        <w:t>Didžiosios salės su garso ir šviesos aparatūra – 45,00</w:t>
      </w:r>
      <w:r>
        <w:rPr>
          <w:szCs w:val="24"/>
          <w:lang w:eastAsia="lt-LT"/>
        </w:rPr>
        <w:t xml:space="preserve"> Eur</w:t>
      </w:r>
      <w:r w:rsidRPr="005438FC">
        <w:rPr>
          <w:szCs w:val="24"/>
          <w:lang w:eastAsia="lt-LT"/>
        </w:rPr>
        <w:t>/val.</w:t>
      </w:r>
      <w:r>
        <w:rPr>
          <w:szCs w:val="24"/>
          <w:lang w:eastAsia="lt-LT"/>
        </w:rPr>
        <w:t>,</w:t>
      </w:r>
      <w:r w:rsidRPr="008837EC">
        <w:rPr>
          <w:szCs w:val="24"/>
          <w:lang w:eastAsia="lt-LT"/>
        </w:rPr>
        <w:t xml:space="preserve"> kai bilietus į renginį platina kultūros centro darbuotojai</w:t>
      </w:r>
      <w:r>
        <w:rPr>
          <w:szCs w:val="24"/>
          <w:lang w:eastAsia="lt-LT"/>
        </w:rPr>
        <w:t>;</w:t>
      </w:r>
      <w:r w:rsidR="00C837FE">
        <w:rPr>
          <w:szCs w:val="24"/>
          <w:lang w:eastAsia="lt-LT"/>
        </w:rPr>
        <w:t xml:space="preserve"> </w:t>
      </w:r>
      <w:r w:rsidRPr="005438FC">
        <w:rPr>
          <w:szCs w:val="24"/>
          <w:lang w:eastAsia="lt-LT"/>
        </w:rPr>
        <w:t>Didžiosios salės su garso i</w:t>
      </w:r>
      <w:r>
        <w:rPr>
          <w:szCs w:val="24"/>
          <w:lang w:eastAsia="lt-LT"/>
        </w:rPr>
        <w:t>r šviesos aparatūra – 60,00 Eur</w:t>
      </w:r>
      <w:r w:rsidRPr="005438FC">
        <w:rPr>
          <w:szCs w:val="24"/>
          <w:lang w:eastAsia="lt-LT"/>
        </w:rPr>
        <w:t>/val.</w:t>
      </w:r>
      <w:r>
        <w:rPr>
          <w:szCs w:val="24"/>
          <w:lang w:eastAsia="lt-LT"/>
        </w:rPr>
        <w:t xml:space="preserve">, </w:t>
      </w:r>
      <w:r w:rsidRPr="008837EC">
        <w:rPr>
          <w:szCs w:val="24"/>
          <w:lang w:eastAsia="lt-LT"/>
        </w:rPr>
        <w:t>kai bilietus į renginį platina ne kultūros centro darbuotojai</w:t>
      </w:r>
      <w:r>
        <w:rPr>
          <w:szCs w:val="24"/>
          <w:lang w:eastAsia="lt-LT"/>
        </w:rPr>
        <w:t>;</w:t>
      </w:r>
      <w:r w:rsidR="00C837FE">
        <w:rPr>
          <w:szCs w:val="24"/>
          <w:lang w:eastAsia="lt-LT"/>
        </w:rPr>
        <w:t xml:space="preserve"> </w:t>
      </w:r>
      <w:r w:rsidRPr="00F35A11">
        <w:rPr>
          <w:szCs w:val="24"/>
          <w:lang w:eastAsia="lt-LT"/>
        </w:rPr>
        <w:t>Mažosios salės su garso ir šviesos aparatūra – 35,00 Eur/val.;</w:t>
      </w:r>
      <w:r w:rsidR="00C837FE">
        <w:rPr>
          <w:szCs w:val="24"/>
          <w:lang w:eastAsia="lt-LT"/>
        </w:rPr>
        <w:t xml:space="preserve"> </w:t>
      </w:r>
      <w:r w:rsidRPr="00F35A11">
        <w:rPr>
          <w:szCs w:val="24"/>
          <w:lang w:eastAsia="lt-LT"/>
        </w:rPr>
        <w:t>Mažosios salės be garso ir šviesos aparatūros –  25,00 Eur/val.;</w:t>
      </w:r>
      <w:r w:rsidR="00C837FE">
        <w:rPr>
          <w:szCs w:val="24"/>
          <w:lang w:eastAsia="lt-LT"/>
        </w:rPr>
        <w:t xml:space="preserve"> </w:t>
      </w:r>
      <w:r>
        <w:rPr>
          <w:szCs w:val="24"/>
          <w:lang w:eastAsia="lt-LT"/>
        </w:rPr>
        <w:t>Choro studijos</w:t>
      </w:r>
      <w:r w:rsidRPr="00F35A11">
        <w:rPr>
          <w:szCs w:val="24"/>
          <w:lang w:eastAsia="lt-LT"/>
        </w:rPr>
        <w:t xml:space="preserve">  – 10,00 Eur/val.;</w:t>
      </w:r>
      <w:r w:rsidR="00C837FE">
        <w:rPr>
          <w:szCs w:val="24"/>
          <w:lang w:eastAsia="lt-LT"/>
        </w:rPr>
        <w:t xml:space="preserve"> </w:t>
      </w:r>
      <w:r w:rsidRPr="00D77C5F">
        <w:rPr>
          <w:szCs w:val="24"/>
          <w:lang w:eastAsia="lt-LT"/>
        </w:rPr>
        <w:t>Fojė – 10 Eur/val.;</w:t>
      </w:r>
      <w:r w:rsidR="00C837FE">
        <w:rPr>
          <w:szCs w:val="24"/>
          <w:lang w:eastAsia="lt-LT"/>
        </w:rPr>
        <w:t xml:space="preserve"> </w:t>
      </w:r>
      <w:r w:rsidRPr="00D77C5F">
        <w:rPr>
          <w:szCs w:val="24"/>
          <w:lang w:eastAsia="lt-LT"/>
        </w:rPr>
        <w:t>Tverų filialo salė</w:t>
      </w:r>
      <w:r>
        <w:rPr>
          <w:szCs w:val="24"/>
          <w:lang w:eastAsia="lt-LT"/>
        </w:rPr>
        <w:t>s</w:t>
      </w:r>
      <w:r w:rsidRPr="00D77C5F">
        <w:rPr>
          <w:szCs w:val="24"/>
          <w:lang w:eastAsia="lt-LT"/>
        </w:rPr>
        <w:t xml:space="preserve"> – 50,00 Eur/para;</w:t>
      </w:r>
      <w:r w:rsidR="00C837FE">
        <w:rPr>
          <w:szCs w:val="24"/>
          <w:lang w:eastAsia="lt-LT"/>
        </w:rPr>
        <w:t xml:space="preserve"> </w:t>
      </w:r>
      <w:proofErr w:type="spellStart"/>
      <w:r w:rsidRPr="00D77C5F">
        <w:rPr>
          <w:szCs w:val="24"/>
          <w:lang w:eastAsia="lt-LT"/>
        </w:rPr>
        <w:t>Medingėnų</w:t>
      </w:r>
      <w:proofErr w:type="spellEnd"/>
      <w:r w:rsidRPr="00D77C5F">
        <w:rPr>
          <w:szCs w:val="24"/>
          <w:lang w:eastAsia="lt-LT"/>
        </w:rPr>
        <w:t xml:space="preserve"> filialo salė</w:t>
      </w:r>
      <w:r>
        <w:rPr>
          <w:szCs w:val="24"/>
          <w:lang w:eastAsia="lt-LT"/>
        </w:rPr>
        <w:t>s</w:t>
      </w:r>
      <w:r w:rsidRPr="00D77C5F">
        <w:rPr>
          <w:szCs w:val="24"/>
          <w:lang w:eastAsia="lt-LT"/>
        </w:rPr>
        <w:t xml:space="preserve"> – 30,00 Eur/para;</w:t>
      </w:r>
      <w:r w:rsidR="00C837FE">
        <w:rPr>
          <w:szCs w:val="24"/>
          <w:lang w:eastAsia="lt-LT"/>
        </w:rPr>
        <w:t xml:space="preserve"> </w:t>
      </w:r>
      <w:r w:rsidRPr="005438FC">
        <w:rPr>
          <w:szCs w:val="24"/>
          <w:lang w:eastAsia="lt-LT"/>
        </w:rPr>
        <w:t>Daugėdų filialo salė</w:t>
      </w:r>
      <w:r>
        <w:rPr>
          <w:szCs w:val="24"/>
          <w:lang w:eastAsia="lt-LT"/>
        </w:rPr>
        <w:t>s</w:t>
      </w:r>
      <w:r w:rsidRPr="005438FC">
        <w:rPr>
          <w:szCs w:val="24"/>
          <w:lang w:eastAsia="lt-LT"/>
        </w:rPr>
        <w:t xml:space="preserve"> – 30</w:t>
      </w:r>
      <w:r>
        <w:rPr>
          <w:szCs w:val="24"/>
          <w:lang w:eastAsia="lt-LT"/>
        </w:rPr>
        <w:t>,00 Eur</w:t>
      </w:r>
      <w:r w:rsidRPr="005438FC">
        <w:rPr>
          <w:szCs w:val="24"/>
          <w:lang w:eastAsia="lt-LT"/>
        </w:rPr>
        <w:t>/para;</w:t>
      </w:r>
      <w:r w:rsidR="00C837FE">
        <w:rPr>
          <w:szCs w:val="24"/>
          <w:lang w:eastAsia="lt-LT"/>
        </w:rPr>
        <w:t xml:space="preserve"> </w:t>
      </w:r>
      <w:proofErr w:type="spellStart"/>
      <w:r w:rsidRPr="005438FC">
        <w:rPr>
          <w:szCs w:val="24"/>
          <w:lang w:eastAsia="lt-LT"/>
        </w:rPr>
        <w:t>Labardžių</w:t>
      </w:r>
      <w:proofErr w:type="spellEnd"/>
      <w:r w:rsidRPr="005438FC">
        <w:rPr>
          <w:szCs w:val="24"/>
          <w:lang w:eastAsia="lt-LT"/>
        </w:rPr>
        <w:t xml:space="preserve"> filialo salė</w:t>
      </w:r>
      <w:r>
        <w:rPr>
          <w:szCs w:val="24"/>
          <w:lang w:eastAsia="lt-LT"/>
        </w:rPr>
        <w:t>s</w:t>
      </w:r>
      <w:r w:rsidRPr="005438FC">
        <w:rPr>
          <w:szCs w:val="24"/>
          <w:lang w:eastAsia="lt-LT"/>
        </w:rPr>
        <w:t xml:space="preserve"> – 30</w:t>
      </w:r>
      <w:r>
        <w:rPr>
          <w:szCs w:val="24"/>
          <w:lang w:eastAsia="lt-LT"/>
        </w:rPr>
        <w:t>,00 Eur/para.</w:t>
      </w:r>
    </w:p>
    <w:p w14:paraId="1E21396C" w14:textId="377A6CE0" w:rsidR="000D0FB6" w:rsidRPr="005438FC" w:rsidRDefault="000D0FB6" w:rsidP="00C837FE">
      <w:pPr>
        <w:ind w:firstLine="1146"/>
        <w:contextualSpacing/>
        <w:rPr>
          <w:szCs w:val="24"/>
          <w:lang w:eastAsia="lt-LT"/>
        </w:rPr>
      </w:pPr>
      <w:r w:rsidRPr="005438FC">
        <w:rPr>
          <w:szCs w:val="24"/>
          <w:lang w:eastAsia="lt-LT"/>
        </w:rPr>
        <w:t>Kultūros centro filialu</w:t>
      </w:r>
      <w:r>
        <w:rPr>
          <w:szCs w:val="24"/>
          <w:lang w:eastAsia="lt-LT"/>
        </w:rPr>
        <w:t>ose diskotekų organizavimo kaina</w:t>
      </w:r>
      <w:r w:rsidRPr="005438FC">
        <w:rPr>
          <w:szCs w:val="24"/>
          <w:lang w:eastAsia="lt-LT"/>
        </w:rPr>
        <w:t>s:</w:t>
      </w:r>
      <w:r w:rsidR="00C837FE">
        <w:rPr>
          <w:szCs w:val="24"/>
          <w:lang w:eastAsia="lt-LT"/>
        </w:rPr>
        <w:t xml:space="preserve"> </w:t>
      </w:r>
      <w:r w:rsidRPr="005438FC">
        <w:rPr>
          <w:szCs w:val="24"/>
          <w:lang w:eastAsia="lt-LT"/>
        </w:rPr>
        <w:t xml:space="preserve">Diskotekos vaikams, </w:t>
      </w:r>
      <w:r w:rsidR="00C837FE">
        <w:rPr>
          <w:szCs w:val="24"/>
          <w:lang w:eastAsia="lt-LT"/>
        </w:rPr>
        <w:t xml:space="preserve"> </w:t>
      </w:r>
      <w:r w:rsidRPr="005438FC">
        <w:rPr>
          <w:szCs w:val="24"/>
          <w:lang w:eastAsia="lt-LT"/>
        </w:rPr>
        <w:t>jaunimui – nuo 2,00</w:t>
      </w:r>
      <w:r>
        <w:rPr>
          <w:szCs w:val="24"/>
          <w:lang w:eastAsia="lt-LT"/>
        </w:rPr>
        <w:t xml:space="preserve"> Eur</w:t>
      </w:r>
      <w:r w:rsidRPr="005438FC">
        <w:rPr>
          <w:szCs w:val="24"/>
          <w:lang w:eastAsia="lt-LT"/>
        </w:rPr>
        <w:t xml:space="preserve"> iki 5</w:t>
      </w:r>
      <w:r>
        <w:rPr>
          <w:szCs w:val="24"/>
          <w:lang w:eastAsia="lt-LT"/>
        </w:rPr>
        <w:t>,00 Eur.</w:t>
      </w:r>
    </w:p>
    <w:p w14:paraId="2A96CD77" w14:textId="4BA45568" w:rsidR="000D0FB6" w:rsidRPr="002F5035" w:rsidRDefault="000D0FB6" w:rsidP="00C837FE">
      <w:pPr>
        <w:contextualSpacing/>
        <w:rPr>
          <w:szCs w:val="24"/>
          <w:lang w:eastAsia="lt-LT"/>
        </w:rPr>
      </w:pPr>
      <w:r>
        <w:rPr>
          <w:szCs w:val="24"/>
          <w:lang w:eastAsia="lt-LT"/>
        </w:rPr>
        <w:t xml:space="preserve">       </w:t>
      </w:r>
      <w:r w:rsidRPr="005438FC">
        <w:rPr>
          <w:szCs w:val="24"/>
          <w:lang w:eastAsia="lt-LT"/>
        </w:rPr>
        <w:t xml:space="preserve">Kultūros centro ir jo filialų mėgėjų meno kolektyvų koncertinių programų, spektaklių  </w:t>
      </w:r>
      <w:r>
        <w:rPr>
          <w:szCs w:val="24"/>
          <w:lang w:eastAsia="lt-LT"/>
        </w:rPr>
        <w:t>bilietų kaina</w:t>
      </w:r>
      <w:r w:rsidRPr="005438FC">
        <w:rPr>
          <w:szCs w:val="24"/>
          <w:lang w:eastAsia="lt-LT"/>
        </w:rPr>
        <w:t>s:</w:t>
      </w:r>
      <w:r w:rsidR="00C837FE">
        <w:rPr>
          <w:szCs w:val="24"/>
          <w:lang w:eastAsia="lt-LT"/>
        </w:rPr>
        <w:t xml:space="preserve"> </w:t>
      </w:r>
      <w:r w:rsidRPr="005438FC">
        <w:rPr>
          <w:szCs w:val="24"/>
          <w:lang w:eastAsia="lt-LT"/>
        </w:rPr>
        <w:t xml:space="preserve">Vaikams ir jaunimui – nuo 2,00 </w:t>
      </w:r>
      <w:r>
        <w:rPr>
          <w:szCs w:val="24"/>
          <w:lang w:eastAsia="lt-LT"/>
        </w:rPr>
        <w:t>Eur</w:t>
      </w:r>
      <w:r w:rsidRPr="005438FC">
        <w:rPr>
          <w:szCs w:val="24"/>
          <w:lang w:eastAsia="lt-LT"/>
        </w:rPr>
        <w:t xml:space="preserve"> iki 10</w:t>
      </w:r>
      <w:r>
        <w:rPr>
          <w:szCs w:val="24"/>
          <w:lang w:eastAsia="lt-LT"/>
        </w:rPr>
        <w:t>,00 Eur;</w:t>
      </w:r>
      <w:r w:rsidR="00C837FE">
        <w:rPr>
          <w:szCs w:val="24"/>
          <w:lang w:eastAsia="lt-LT"/>
        </w:rPr>
        <w:t xml:space="preserve"> </w:t>
      </w:r>
      <w:r w:rsidRPr="002F5035">
        <w:rPr>
          <w:szCs w:val="24"/>
          <w:lang w:eastAsia="lt-LT"/>
        </w:rPr>
        <w:t>Suaugusiesiems –  nuo 5,00 iki 15,00 Eur</w:t>
      </w:r>
      <w:r>
        <w:rPr>
          <w:szCs w:val="24"/>
          <w:lang w:eastAsia="lt-LT"/>
        </w:rPr>
        <w:t>.</w:t>
      </w:r>
    </w:p>
    <w:p w14:paraId="70F058B6" w14:textId="1F1A8709" w:rsidR="000D0FB6" w:rsidRPr="005438FC" w:rsidRDefault="00C837FE" w:rsidP="00C837FE">
      <w:pPr>
        <w:pStyle w:val="Sraopastraipa"/>
        <w:ind w:left="0" w:firstLine="426"/>
        <w:rPr>
          <w:rFonts w:eastAsia="Times New Roman"/>
        </w:rPr>
      </w:pPr>
      <w:r>
        <w:rPr>
          <w:rFonts w:eastAsia="Times New Roman"/>
        </w:rPr>
        <w:t xml:space="preserve">             </w:t>
      </w:r>
      <w:r w:rsidR="000D0FB6" w:rsidRPr="002F5035">
        <w:rPr>
          <w:rFonts w:eastAsia="Times New Roman"/>
        </w:rPr>
        <w:t>E</w:t>
      </w:r>
      <w:r w:rsidR="000D0FB6">
        <w:rPr>
          <w:rFonts w:eastAsia="Times New Roman"/>
        </w:rPr>
        <w:t>dukacinių renginių bilietų kaina</w:t>
      </w:r>
      <w:r w:rsidR="000D0FB6" w:rsidRPr="002F5035">
        <w:rPr>
          <w:rFonts w:eastAsia="Times New Roman"/>
        </w:rPr>
        <w:t>s:</w:t>
      </w:r>
      <w:r>
        <w:rPr>
          <w:rFonts w:eastAsia="Times New Roman"/>
        </w:rPr>
        <w:t xml:space="preserve"> </w:t>
      </w:r>
      <w:r w:rsidR="000D0FB6" w:rsidRPr="005438FC">
        <w:rPr>
          <w:rFonts w:eastAsia="Times New Roman"/>
        </w:rPr>
        <w:t>Vai</w:t>
      </w:r>
      <w:r w:rsidR="000D0FB6">
        <w:rPr>
          <w:rFonts w:eastAsia="Times New Roman"/>
        </w:rPr>
        <w:t>kams ir jaunimui – nuo 2,00 Eur</w:t>
      </w:r>
      <w:r w:rsidR="000D0FB6" w:rsidRPr="005438FC">
        <w:rPr>
          <w:rFonts w:eastAsia="Times New Roman"/>
        </w:rPr>
        <w:t xml:space="preserve"> iki 5,00</w:t>
      </w:r>
      <w:r w:rsidR="000D0FB6">
        <w:rPr>
          <w:rFonts w:eastAsia="Times New Roman"/>
        </w:rPr>
        <w:t xml:space="preserve"> Eur;</w:t>
      </w:r>
      <w:r>
        <w:rPr>
          <w:rFonts w:eastAsia="Times New Roman"/>
        </w:rPr>
        <w:t xml:space="preserve"> </w:t>
      </w:r>
      <w:r w:rsidR="000D0FB6">
        <w:rPr>
          <w:rFonts w:eastAsia="Times New Roman"/>
        </w:rPr>
        <w:t>Suaugusiesiems – nuo 3,00 Eur iki 6,00 Eur.</w:t>
      </w:r>
    </w:p>
    <w:p w14:paraId="4F883926" w14:textId="58463761" w:rsidR="000D0FB6" w:rsidRPr="002F5035" w:rsidRDefault="00C837FE" w:rsidP="000D0FB6">
      <w:pPr>
        <w:pStyle w:val="Sraopastraipa"/>
        <w:ind w:left="426"/>
        <w:rPr>
          <w:rFonts w:eastAsia="Times New Roman"/>
        </w:rPr>
      </w:pPr>
      <w:r>
        <w:rPr>
          <w:rFonts w:eastAsia="Times New Roman"/>
        </w:rPr>
        <w:t xml:space="preserve">             </w:t>
      </w:r>
      <w:r w:rsidR="000D0FB6" w:rsidRPr="002F5035">
        <w:rPr>
          <w:rFonts w:eastAsia="Times New Roman"/>
        </w:rPr>
        <w:t>Bilietų kainos už profesionalaus meno kolektyvų pasirodymus – nuo 3,00 Eur</w:t>
      </w:r>
      <w:r w:rsidR="000D0FB6">
        <w:rPr>
          <w:rFonts w:eastAsia="Times New Roman"/>
        </w:rPr>
        <w:t>.</w:t>
      </w:r>
    </w:p>
    <w:p w14:paraId="38054A89" w14:textId="48648DFC" w:rsidR="000D0FB6" w:rsidRDefault="00C837FE" w:rsidP="000D0FB6">
      <w:pPr>
        <w:ind w:firstLine="426"/>
        <w:rPr>
          <w:szCs w:val="24"/>
          <w:lang w:eastAsia="lt-LT"/>
        </w:rPr>
      </w:pPr>
      <w:r>
        <w:rPr>
          <w:szCs w:val="24"/>
          <w:lang w:eastAsia="lt-LT"/>
        </w:rPr>
        <w:t xml:space="preserve">             </w:t>
      </w:r>
      <w:r w:rsidR="000D0FB6" w:rsidRPr="00675DDE">
        <w:rPr>
          <w:szCs w:val="24"/>
          <w:lang w:eastAsia="lt-LT"/>
        </w:rPr>
        <w:t>Kultūros centro liaudiškos muzikos kapelos „</w:t>
      </w:r>
      <w:proofErr w:type="spellStart"/>
      <w:r w:rsidR="000D0FB6">
        <w:rPr>
          <w:szCs w:val="24"/>
          <w:lang w:eastAsia="lt-LT"/>
        </w:rPr>
        <w:t>Subata</w:t>
      </w:r>
      <w:proofErr w:type="spellEnd"/>
      <w:r w:rsidR="000D0FB6">
        <w:rPr>
          <w:szCs w:val="24"/>
          <w:lang w:eastAsia="lt-LT"/>
        </w:rPr>
        <w:t xml:space="preserve">“ CD kompaktinė plokštelė </w:t>
      </w:r>
      <w:r w:rsidR="000D0FB6" w:rsidRPr="00675DDE">
        <w:rPr>
          <w:szCs w:val="24"/>
          <w:lang w:eastAsia="lt-LT"/>
        </w:rPr>
        <w:t>„Aplankyki senąjį Rietavą“ – 10</w:t>
      </w:r>
      <w:r w:rsidR="000D0FB6">
        <w:rPr>
          <w:szCs w:val="24"/>
          <w:lang w:eastAsia="lt-LT"/>
        </w:rPr>
        <w:t>,00 Eur.</w:t>
      </w:r>
    </w:p>
    <w:p w14:paraId="3E093A8B" w14:textId="2698AF1A" w:rsidR="000D0FB6" w:rsidRPr="005438FC" w:rsidRDefault="000D0FB6" w:rsidP="000D0FB6">
      <w:pPr>
        <w:ind w:firstLine="425"/>
        <w:rPr>
          <w:szCs w:val="24"/>
          <w:lang w:eastAsia="lt-LT"/>
        </w:rPr>
      </w:pPr>
      <w:r>
        <w:rPr>
          <w:szCs w:val="24"/>
          <w:lang w:eastAsia="lt-LT"/>
        </w:rPr>
        <w:t xml:space="preserve"> </w:t>
      </w:r>
      <w:r w:rsidR="00C837FE">
        <w:rPr>
          <w:szCs w:val="24"/>
          <w:lang w:eastAsia="lt-LT"/>
        </w:rPr>
        <w:t xml:space="preserve">            </w:t>
      </w:r>
      <w:r w:rsidRPr="005438FC">
        <w:rPr>
          <w:szCs w:val="24"/>
          <w:lang w:eastAsia="lt-LT"/>
        </w:rPr>
        <w:t xml:space="preserve">CD kompaktinė plokštelė „Plungės, Rietavo, Telšių kraštų tradiciniai muzikantai. Lietuvių </w:t>
      </w:r>
      <w:r>
        <w:rPr>
          <w:szCs w:val="24"/>
          <w:lang w:eastAsia="lt-LT"/>
        </w:rPr>
        <w:t xml:space="preserve">   </w:t>
      </w:r>
      <w:r w:rsidRPr="005438FC">
        <w:rPr>
          <w:szCs w:val="24"/>
          <w:lang w:eastAsia="lt-LT"/>
        </w:rPr>
        <w:t>liaudies instrumentinė muzika“ – 8</w:t>
      </w:r>
      <w:r>
        <w:rPr>
          <w:szCs w:val="24"/>
          <w:lang w:eastAsia="lt-LT"/>
        </w:rPr>
        <w:t>,00 Eur.</w:t>
      </w:r>
    </w:p>
    <w:p w14:paraId="0317B8FF" w14:textId="0C02B6BA" w:rsidR="000D0FB6" w:rsidRPr="005438FC" w:rsidRDefault="00C837FE" w:rsidP="000D0FB6">
      <w:pPr>
        <w:ind w:left="426"/>
        <w:contextualSpacing/>
        <w:rPr>
          <w:szCs w:val="24"/>
          <w:lang w:eastAsia="lt-LT"/>
        </w:rPr>
      </w:pPr>
      <w:r>
        <w:rPr>
          <w:szCs w:val="24"/>
          <w:lang w:eastAsia="lt-LT"/>
        </w:rPr>
        <w:t xml:space="preserve"> </w:t>
      </w:r>
      <w:r w:rsidR="000D0FB6" w:rsidRPr="005438FC">
        <w:rPr>
          <w:szCs w:val="24"/>
          <w:lang w:eastAsia="lt-LT"/>
        </w:rPr>
        <w:t>Knyga – Mykolas Kleopas Oginskis „T</w:t>
      </w:r>
      <w:r w:rsidR="000D0FB6">
        <w:rPr>
          <w:szCs w:val="24"/>
          <w:lang w:eastAsia="lt-LT"/>
        </w:rPr>
        <w:t>rokštu tikrų jausmų“ – 8,00 Eur.</w:t>
      </w:r>
    </w:p>
    <w:p w14:paraId="4020C197" w14:textId="0608AC86" w:rsidR="000D0FB6" w:rsidRPr="005438FC" w:rsidRDefault="00C837FE" w:rsidP="000D0FB6">
      <w:pPr>
        <w:ind w:firstLine="426"/>
        <w:contextualSpacing/>
        <w:rPr>
          <w:szCs w:val="24"/>
          <w:lang w:eastAsia="lt-LT"/>
        </w:rPr>
      </w:pPr>
      <w:r>
        <w:rPr>
          <w:szCs w:val="24"/>
          <w:lang w:eastAsia="lt-LT"/>
        </w:rPr>
        <w:t xml:space="preserve">             </w:t>
      </w:r>
      <w:r w:rsidR="000D0FB6" w:rsidRPr="005438FC">
        <w:rPr>
          <w:szCs w:val="24"/>
          <w:lang w:eastAsia="lt-LT"/>
        </w:rPr>
        <w:t xml:space="preserve">Kultūros centro ir jo filialų meno kolektyvų koncertinės, spektaklių programos paslauga  –  nuo 50,00 </w:t>
      </w:r>
      <w:r w:rsidR="000D0FB6">
        <w:rPr>
          <w:szCs w:val="24"/>
          <w:lang w:eastAsia="lt-LT"/>
        </w:rPr>
        <w:t>Eur.</w:t>
      </w:r>
    </w:p>
    <w:p w14:paraId="74BAF50B" w14:textId="59479AAB" w:rsidR="000D0FB6" w:rsidRPr="005438FC" w:rsidRDefault="00C837FE" w:rsidP="000D0FB6">
      <w:pPr>
        <w:ind w:firstLine="426"/>
        <w:contextualSpacing/>
        <w:rPr>
          <w:szCs w:val="24"/>
          <w:lang w:eastAsia="lt-LT"/>
        </w:rPr>
      </w:pPr>
      <w:r>
        <w:rPr>
          <w:szCs w:val="24"/>
          <w:lang w:eastAsia="lt-LT"/>
        </w:rPr>
        <w:t xml:space="preserve">             </w:t>
      </w:r>
      <w:r w:rsidR="000D0FB6" w:rsidRPr="005438FC">
        <w:rPr>
          <w:szCs w:val="24"/>
          <w:lang w:eastAsia="lt-LT"/>
        </w:rPr>
        <w:t>Muzikinių grupių ir atlikėjų, meno kolektyvų, atvykstančių koncertuoti į kultūros centrą ir jo filialus, jų atv</w:t>
      </w:r>
      <w:r w:rsidR="000D0FB6">
        <w:rPr>
          <w:szCs w:val="24"/>
          <w:lang w:eastAsia="lt-LT"/>
        </w:rPr>
        <w:t>ežtų bilietų platinimo paslauga</w:t>
      </w:r>
      <w:r w:rsidR="000D0FB6" w:rsidRPr="005438FC">
        <w:rPr>
          <w:szCs w:val="24"/>
          <w:lang w:eastAsia="lt-LT"/>
        </w:rPr>
        <w:t xml:space="preserve"> (kai juos platina kultūros centro ir jo filialų darbuotojai) nuo parduotų bilietų kainos sumos:</w:t>
      </w:r>
      <w:r>
        <w:rPr>
          <w:szCs w:val="24"/>
          <w:lang w:eastAsia="lt-LT"/>
        </w:rPr>
        <w:t xml:space="preserve"> p</w:t>
      </w:r>
      <w:r w:rsidR="000D0FB6" w:rsidRPr="005438FC">
        <w:rPr>
          <w:szCs w:val="24"/>
          <w:lang w:eastAsia="lt-LT"/>
        </w:rPr>
        <w:t xml:space="preserve">arduota iki 100 bilietų – 10 proc. ir mokestis už salės nuomą, jeigu </w:t>
      </w:r>
      <w:r w:rsidR="000D0FB6">
        <w:rPr>
          <w:szCs w:val="24"/>
          <w:lang w:eastAsia="lt-LT"/>
        </w:rPr>
        <w:t>renginys vyksta kultūros centre;</w:t>
      </w:r>
      <w:r>
        <w:rPr>
          <w:szCs w:val="24"/>
          <w:lang w:eastAsia="lt-LT"/>
        </w:rPr>
        <w:t xml:space="preserve"> p</w:t>
      </w:r>
      <w:r w:rsidR="000D0FB6" w:rsidRPr="005438FC">
        <w:rPr>
          <w:szCs w:val="24"/>
          <w:lang w:eastAsia="lt-LT"/>
        </w:rPr>
        <w:t>arduota nuo 101 bilieto – 13 proc. ir mokestis už salės nuomą, jeigu renginys vyksta kultūros centre.</w:t>
      </w:r>
    </w:p>
    <w:p w14:paraId="43578C39" w14:textId="76C29E49" w:rsidR="000D0FB6" w:rsidRPr="005438FC" w:rsidRDefault="00C837FE" w:rsidP="000D0FB6">
      <w:pPr>
        <w:tabs>
          <w:tab w:val="left" w:pos="709"/>
        </w:tabs>
        <w:ind w:left="426" w:firstLine="283"/>
        <w:contextualSpacing/>
        <w:rPr>
          <w:szCs w:val="24"/>
          <w:lang w:eastAsia="lt-LT"/>
        </w:rPr>
      </w:pPr>
      <w:r>
        <w:rPr>
          <w:szCs w:val="24"/>
          <w:lang w:eastAsia="lt-LT"/>
        </w:rPr>
        <w:t xml:space="preserve">         </w:t>
      </w:r>
      <w:r w:rsidR="000D0FB6" w:rsidRPr="005438FC">
        <w:rPr>
          <w:szCs w:val="24"/>
          <w:lang w:eastAsia="lt-LT"/>
        </w:rPr>
        <w:t>Plakatų platinimo paslauga Rietavo mieste (iki 10 vnt.) – 10</w:t>
      </w:r>
      <w:r w:rsidR="000D0FB6">
        <w:rPr>
          <w:szCs w:val="24"/>
          <w:lang w:eastAsia="lt-LT"/>
        </w:rPr>
        <w:t>,00 Eur.</w:t>
      </w:r>
      <w:r w:rsidR="000D0FB6" w:rsidRPr="005438FC">
        <w:rPr>
          <w:szCs w:val="24"/>
          <w:lang w:eastAsia="lt-LT"/>
        </w:rPr>
        <w:t xml:space="preserve"> </w:t>
      </w:r>
    </w:p>
    <w:p w14:paraId="10AB4FD6" w14:textId="0A559C0C" w:rsidR="000D0FB6" w:rsidRPr="005438FC" w:rsidRDefault="000D0FB6" w:rsidP="000D0FB6">
      <w:pPr>
        <w:tabs>
          <w:tab w:val="left" w:pos="709"/>
        </w:tabs>
        <w:contextualSpacing/>
        <w:rPr>
          <w:szCs w:val="24"/>
          <w:lang w:eastAsia="lt-LT"/>
        </w:rPr>
      </w:pPr>
      <w:r>
        <w:rPr>
          <w:szCs w:val="24"/>
          <w:lang w:eastAsia="lt-LT"/>
        </w:rPr>
        <w:t xml:space="preserve">         </w:t>
      </w:r>
      <w:r w:rsidRPr="005438FC">
        <w:rPr>
          <w:szCs w:val="24"/>
          <w:lang w:eastAsia="lt-LT"/>
        </w:rPr>
        <w:t xml:space="preserve">Reklama kultūros centro ekrane </w:t>
      </w:r>
      <w:r>
        <w:rPr>
          <w:szCs w:val="24"/>
          <w:lang w:eastAsia="lt-LT"/>
        </w:rPr>
        <w:t>(1 savaitės įkainis) – 5,00 Eur.</w:t>
      </w:r>
      <w:r w:rsidRPr="005438FC">
        <w:rPr>
          <w:szCs w:val="24"/>
          <w:lang w:eastAsia="lt-LT"/>
        </w:rPr>
        <w:t xml:space="preserve"> </w:t>
      </w:r>
    </w:p>
    <w:p w14:paraId="17227227" w14:textId="59CE44E4" w:rsidR="000D0FB6" w:rsidRPr="005438FC" w:rsidRDefault="000D0FB6" w:rsidP="000D0FB6">
      <w:pPr>
        <w:tabs>
          <w:tab w:val="left" w:pos="709"/>
        </w:tabs>
        <w:contextualSpacing/>
        <w:rPr>
          <w:szCs w:val="24"/>
          <w:lang w:eastAsia="lt-LT"/>
        </w:rPr>
      </w:pPr>
      <w:r>
        <w:rPr>
          <w:szCs w:val="24"/>
          <w:lang w:eastAsia="lt-LT"/>
        </w:rPr>
        <w:t xml:space="preserve">         </w:t>
      </w:r>
      <w:r w:rsidRPr="005438FC">
        <w:rPr>
          <w:szCs w:val="24"/>
          <w:lang w:eastAsia="lt-LT"/>
        </w:rPr>
        <w:t>Renginio organizavimo paslauga (priklauso nuo sudėtingumo ir kitų detalių) – nuo 5</w:t>
      </w:r>
      <w:r>
        <w:rPr>
          <w:szCs w:val="24"/>
          <w:lang w:eastAsia="lt-LT"/>
        </w:rPr>
        <w:t>0,00 Eur</w:t>
      </w:r>
      <w:r w:rsidRPr="005438FC">
        <w:rPr>
          <w:szCs w:val="24"/>
          <w:lang w:eastAsia="lt-LT"/>
        </w:rPr>
        <w:t xml:space="preserve"> (pagal sutartį).</w:t>
      </w:r>
    </w:p>
    <w:p w14:paraId="1F81F87E" w14:textId="36F17EC2" w:rsidR="000D0FB6" w:rsidRPr="005438FC" w:rsidRDefault="00C837FE" w:rsidP="000D0FB6">
      <w:pPr>
        <w:tabs>
          <w:tab w:val="left" w:pos="709"/>
        </w:tabs>
        <w:ind w:firstLine="425"/>
        <w:contextualSpacing/>
        <w:rPr>
          <w:szCs w:val="24"/>
          <w:lang w:eastAsia="lt-LT"/>
        </w:rPr>
      </w:pPr>
      <w:r>
        <w:rPr>
          <w:szCs w:val="24"/>
          <w:lang w:eastAsia="lt-LT"/>
        </w:rPr>
        <w:t xml:space="preserve">              </w:t>
      </w:r>
      <w:r w:rsidR="000D0FB6" w:rsidRPr="005438FC">
        <w:rPr>
          <w:szCs w:val="24"/>
          <w:lang w:eastAsia="lt-LT"/>
        </w:rPr>
        <w:t>Renginio scenarijaus sukūrimas (priklauso nuo sudėtingumo ir kitų detalių) – nuo 50,00</w:t>
      </w:r>
      <w:r w:rsidR="000D0FB6">
        <w:rPr>
          <w:szCs w:val="24"/>
          <w:lang w:eastAsia="lt-LT"/>
        </w:rPr>
        <w:t xml:space="preserve"> Eur</w:t>
      </w:r>
      <w:r w:rsidR="000D0FB6" w:rsidRPr="005438FC">
        <w:rPr>
          <w:szCs w:val="24"/>
          <w:lang w:eastAsia="lt-LT"/>
        </w:rPr>
        <w:t xml:space="preserve"> (pagal sutartį).</w:t>
      </w:r>
    </w:p>
    <w:p w14:paraId="5826C7B3" w14:textId="0B9A8D1C" w:rsidR="000D0FB6" w:rsidRPr="005438FC" w:rsidRDefault="000D0FB6" w:rsidP="000D0FB6">
      <w:pPr>
        <w:tabs>
          <w:tab w:val="left" w:pos="709"/>
        </w:tabs>
        <w:contextualSpacing/>
        <w:rPr>
          <w:szCs w:val="24"/>
          <w:lang w:eastAsia="lt-LT"/>
        </w:rPr>
      </w:pPr>
      <w:r>
        <w:rPr>
          <w:szCs w:val="24"/>
          <w:lang w:eastAsia="lt-LT"/>
        </w:rPr>
        <w:t xml:space="preserve">      </w:t>
      </w:r>
      <w:r w:rsidR="00C837FE">
        <w:rPr>
          <w:szCs w:val="24"/>
          <w:lang w:eastAsia="lt-LT"/>
        </w:rPr>
        <w:t xml:space="preserve">   </w:t>
      </w:r>
      <w:r w:rsidRPr="005438FC">
        <w:rPr>
          <w:szCs w:val="24"/>
          <w:lang w:eastAsia="lt-LT"/>
        </w:rPr>
        <w:t>Renginio vedimo paslauga – nuo 50,00 E</w:t>
      </w:r>
      <w:r>
        <w:rPr>
          <w:szCs w:val="24"/>
          <w:lang w:eastAsia="lt-LT"/>
        </w:rPr>
        <w:t>ur</w:t>
      </w:r>
      <w:r w:rsidRPr="005438FC">
        <w:rPr>
          <w:szCs w:val="24"/>
          <w:lang w:eastAsia="lt-LT"/>
        </w:rPr>
        <w:t>/val. (pagal sutartį).</w:t>
      </w:r>
    </w:p>
    <w:p w14:paraId="62C7F445" w14:textId="5F929889" w:rsidR="000D0FB6" w:rsidRPr="005438FC" w:rsidRDefault="000D0FB6" w:rsidP="000D0FB6">
      <w:pPr>
        <w:contextualSpacing/>
        <w:rPr>
          <w:szCs w:val="24"/>
          <w:lang w:eastAsia="lt-LT"/>
        </w:rPr>
      </w:pPr>
      <w:r>
        <w:rPr>
          <w:szCs w:val="24"/>
          <w:lang w:eastAsia="lt-LT"/>
        </w:rPr>
        <w:lastRenderedPageBreak/>
        <w:t xml:space="preserve">      </w:t>
      </w:r>
      <w:r w:rsidR="00C837FE">
        <w:rPr>
          <w:szCs w:val="24"/>
          <w:lang w:eastAsia="lt-LT"/>
        </w:rPr>
        <w:t xml:space="preserve"> </w:t>
      </w:r>
      <w:r w:rsidRPr="005438FC">
        <w:rPr>
          <w:szCs w:val="24"/>
          <w:lang w:eastAsia="lt-LT"/>
        </w:rPr>
        <w:t>Netaikyti patalpų nuomos įkainių Rietavo savivaldybės administracijos struktūriniams, teritoriniams padaliniams, visuomeninėms organizacijoms, kurių steigėja yra Rietavo savivaldybės taryba, nekomerciniams renginiams organizuoti ir kitais įstatymų numatytais atvejais.</w:t>
      </w:r>
    </w:p>
    <w:p w14:paraId="2BF2D788" w14:textId="0B0F2888" w:rsidR="000D0FB6" w:rsidRPr="005438FC" w:rsidRDefault="00C837FE" w:rsidP="000D0FB6">
      <w:pPr>
        <w:ind w:firstLine="426"/>
        <w:rPr>
          <w:szCs w:val="24"/>
          <w:lang w:eastAsia="lt-LT"/>
        </w:rPr>
      </w:pPr>
      <w:r>
        <w:t xml:space="preserve">            </w:t>
      </w:r>
      <w:r w:rsidR="000D0FB6" w:rsidRPr="00B82226">
        <w:t>Pripažinti netekusiu galios Rietavo savivaldybės tarybos 2021 m. gegužės  27</w:t>
      </w:r>
      <w:r w:rsidR="000D0FB6">
        <w:t xml:space="preserve"> </w:t>
      </w:r>
      <w:r w:rsidR="000D0FB6" w:rsidRPr="00B82226">
        <w:t xml:space="preserve">d. sprendimą Nr. T1-91 </w:t>
      </w:r>
      <w:r w:rsidR="000D0FB6" w:rsidRPr="00074A15">
        <w:t>„Dėl patalpų,</w:t>
      </w:r>
      <w:r w:rsidR="000D0FB6">
        <w:t xml:space="preserve"> nuomos </w:t>
      </w:r>
      <w:r w:rsidR="000D0FB6" w:rsidRPr="00074A15">
        <w:t>ir kitų Rietavo savivaldybės kultūros centro tei</w:t>
      </w:r>
      <w:r w:rsidR="000D0FB6">
        <w:t>kiamų atlygintinų paslaugų įkainių</w:t>
      </w:r>
      <w:r w:rsidR="000D0FB6" w:rsidRPr="00074A15">
        <w:t xml:space="preserve"> nustatymo“.</w:t>
      </w:r>
    </w:p>
    <w:p w14:paraId="32A5C0A5" w14:textId="6A36FC91" w:rsidR="00C837FE" w:rsidRDefault="003A3628" w:rsidP="000D0FB6">
      <w:pPr>
        <w:tabs>
          <w:tab w:val="left" w:pos="1276"/>
        </w:tabs>
        <w:ind w:firstLine="0"/>
        <w:contextualSpacing/>
        <w:rPr>
          <w:szCs w:val="24"/>
        </w:rPr>
      </w:pPr>
      <w:r>
        <w:rPr>
          <w:color w:val="000000"/>
        </w:rPr>
        <w:t xml:space="preserve"> </w:t>
      </w:r>
      <w:r w:rsidR="002D158E">
        <w:rPr>
          <w:szCs w:val="24"/>
        </w:rPr>
        <w:t xml:space="preserve">      </w:t>
      </w:r>
      <w:r w:rsidR="00D57D70">
        <w:rPr>
          <w:szCs w:val="24"/>
        </w:rPr>
        <w:t xml:space="preserve">            Rietavo savivaldybės kultūros centro vadovė Birutė Gedminaitė: įstaigos darbuotojų susirinkimo metu svarstėme klausimą dėl įkainių pakeitimo. Tai susiję su augančiomis šilumos, elektros kainomis. Taip pat kilo problemų, kai įstaiga neplatina bilietų, o nuomoja patalpas, tada patiriame nuostolių, nes darbuotojai vis tiek turi dirbti. </w:t>
      </w:r>
    </w:p>
    <w:p w14:paraId="5A8430B3" w14:textId="00D370C1" w:rsidR="005A77DB" w:rsidRDefault="005A77DB" w:rsidP="000D0FB6">
      <w:pPr>
        <w:tabs>
          <w:tab w:val="left" w:pos="1276"/>
        </w:tabs>
        <w:ind w:firstLine="0"/>
        <w:contextualSpacing/>
        <w:rPr>
          <w:szCs w:val="24"/>
        </w:rPr>
      </w:pPr>
      <w:r>
        <w:rPr>
          <w:szCs w:val="24"/>
        </w:rPr>
        <w:t xml:space="preserve">                   Tarybos narys Viktoras </w:t>
      </w:r>
      <w:proofErr w:type="spellStart"/>
      <w:r>
        <w:rPr>
          <w:szCs w:val="24"/>
        </w:rPr>
        <w:t>Krajinas</w:t>
      </w:r>
      <w:proofErr w:type="spellEnd"/>
      <w:r>
        <w:rPr>
          <w:szCs w:val="24"/>
        </w:rPr>
        <w:t>: kai bilietus platina Rietavo savivaldybės kultūros centro darbuotojas, ar ne</w:t>
      </w:r>
      <w:r>
        <w:rPr>
          <w:szCs w:val="24"/>
        </w:rPr>
        <w:t xml:space="preserve">turėtų būti </w:t>
      </w:r>
      <w:r>
        <w:rPr>
          <w:szCs w:val="24"/>
        </w:rPr>
        <w:t>įkainis didesnis?</w:t>
      </w:r>
    </w:p>
    <w:p w14:paraId="4A995642" w14:textId="1687C7E7" w:rsidR="005A77DB" w:rsidRDefault="005A77DB" w:rsidP="000D0FB6">
      <w:pPr>
        <w:tabs>
          <w:tab w:val="left" w:pos="1276"/>
        </w:tabs>
        <w:ind w:firstLine="0"/>
        <w:contextualSpacing/>
        <w:rPr>
          <w:szCs w:val="24"/>
        </w:rPr>
      </w:pPr>
      <w:r>
        <w:rPr>
          <w:szCs w:val="24"/>
        </w:rPr>
        <w:t xml:space="preserve">                   </w:t>
      </w:r>
      <w:r>
        <w:rPr>
          <w:szCs w:val="24"/>
        </w:rPr>
        <w:t>Rietavo savivaldybės kultūros centro vadovė Birutė Gedminaitė:</w:t>
      </w:r>
      <w:r>
        <w:rPr>
          <w:szCs w:val="24"/>
        </w:rPr>
        <w:t xml:space="preserve"> kai platina bilietus darbuotojas, mokama už salės nuomą ir procentai už parduotus bilietus. Kai nuomoja tik salę, bilietų neplatiname, mums moka tik už salės nuomą. </w:t>
      </w:r>
    </w:p>
    <w:p w14:paraId="013D5CF5" w14:textId="3A902C67" w:rsidR="002D158E" w:rsidRPr="0048099C" w:rsidRDefault="00C837FE" w:rsidP="000D0FB6">
      <w:pPr>
        <w:tabs>
          <w:tab w:val="left" w:pos="1276"/>
        </w:tabs>
        <w:ind w:firstLine="0"/>
        <w:contextualSpacing/>
        <w:rPr>
          <w:szCs w:val="24"/>
        </w:rPr>
      </w:pPr>
      <w:r>
        <w:rPr>
          <w:szCs w:val="24"/>
        </w:rPr>
        <w:t xml:space="preserve">                   </w:t>
      </w:r>
      <w:r w:rsidR="002D158E" w:rsidRPr="0048099C">
        <w:rPr>
          <w:szCs w:val="24"/>
        </w:rPr>
        <w:t>Balsuota už pateiktą sprendimo projektą – 1</w:t>
      </w:r>
      <w:r w:rsidR="007F09C2">
        <w:rPr>
          <w:szCs w:val="24"/>
        </w:rPr>
        <w:t>5</w:t>
      </w:r>
      <w:r w:rsidR="002D158E" w:rsidRPr="0048099C">
        <w:rPr>
          <w:szCs w:val="24"/>
        </w:rPr>
        <w:t xml:space="preserve"> už.</w:t>
      </w:r>
    </w:p>
    <w:p w14:paraId="2A23C612" w14:textId="77777777"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3514FD12" w14:textId="77777777" w:rsidR="002D158E" w:rsidRDefault="002D158E" w:rsidP="002D158E">
      <w:pPr>
        <w:pStyle w:val="Sraopastraipa"/>
        <w:tabs>
          <w:tab w:val="left" w:pos="1276"/>
        </w:tabs>
        <w:ind w:left="0" w:firstLine="1134"/>
        <w:contextualSpacing/>
      </w:pPr>
    </w:p>
    <w:p w14:paraId="6D4C98D6" w14:textId="1A0E8CA4" w:rsidR="00321E00" w:rsidRPr="002D158E" w:rsidRDefault="002D158E" w:rsidP="00152C2D">
      <w:pPr>
        <w:pStyle w:val="Sraopastraipa"/>
        <w:numPr>
          <w:ilvl w:val="0"/>
          <w:numId w:val="19"/>
        </w:numPr>
        <w:tabs>
          <w:tab w:val="left" w:pos="1276"/>
        </w:tabs>
        <w:ind w:left="0" w:firstLine="1134"/>
        <w:contextualSpacing/>
      </w:pPr>
      <w:r>
        <w:t xml:space="preserve"> SVARSTYTA. </w:t>
      </w:r>
      <w:r w:rsidR="00273364">
        <w:rPr>
          <w:iCs/>
        </w:rPr>
        <w:t>Rietavo savivaldybės 2022 metų socialinių paslaugų plano patvirtinim</w:t>
      </w:r>
      <w:r w:rsidR="001E5025">
        <w:rPr>
          <w:iCs/>
        </w:rPr>
        <w:t>as</w:t>
      </w:r>
      <w:r>
        <w:rPr>
          <w:iCs/>
        </w:rPr>
        <w:t>.</w:t>
      </w:r>
    </w:p>
    <w:p w14:paraId="64F80761" w14:textId="63F1048B" w:rsidR="00273364" w:rsidRDefault="002D158E" w:rsidP="00273364">
      <w:pPr>
        <w:shd w:val="solid" w:color="FFFFFF" w:fill="FFFFFF"/>
        <w:ind w:right="-42"/>
        <w:rPr>
          <w:szCs w:val="24"/>
        </w:rPr>
      </w:pPr>
      <w:r>
        <w:t xml:space="preserve"> </w:t>
      </w:r>
      <w:bookmarkStart w:id="13" w:name="_Hlk96421436"/>
      <w:r w:rsidR="000A1A03">
        <w:t xml:space="preserve">     </w:t>
      </w:r>
      <w:r w:rsidR="001E5025">
        <w:t xml:space="preserve"> </w:t>
      </w:r>
      <w:r w:rsidR="00273364">
        <w:t>Sveikatos ir socialinių reikalų komiteto pirminink</w:t>
      </w:r>
      <w:r w:rsidR="001E5025">
        <w:t xml:space="preserve">o pavaduotojas </w:t>
      </w:r>
      <w:r w:rsidR="00273364">
        <w:t>Jonas Rekašius</w:t>
      </w:r>
      <w:r w:rsidR="000A1A03">
        <w:rPr>
          <w:iCs/>
        </w:rPr>
        <w:t xml:space="preserve"> </w:t>
      </w:r>
      <w:r>
        <w:rPr>
          <w:iCs/>
        </w:rPr>
        <w:t>teikė sprendimo projektą –</w:t>
      </w:r>
      <w:bookmarkEnd w:id="13"/>
      <w:r>
        <w:rPr>
          <w:iCs/>
        </w:rPr>
        <w:t xml:space="preserve"> </w:t>
      </w:r>
      <w:r w:rsidR="001E5025">
        <w:rPr>
          <w:iCs/>
        </w:rPr>
        <w:t>p</w:t>
      </w:r>
      <w:r w:rsidR="001E5025" w:rsidRPr="004D0B99">
        <w:t xml:space="preserve">atvirtinti </w:t>
      </w:r>
      <w:r w:rsidR="00273364">
        <w:rPr>
          <w:szCs w:val="24"/>
        </w:rPr>
        <w:t>Rietavo savivaldybės 2022 metų socialinių paslaugų planą (pridedama).</w:t>
      </w:r>
    </w:p>
    <w:p w14:paraId="12DF4055" w14:textId="4AED748B" w:rsidR="001E5025" w:rsidRDefault="001E5025" w:rsidP="001E5025">
      <w:pPr>
        <w:tabs>
          <w:tab w:val="left" w:pos="1247"/>
        </w:tabs>
        <w:ind w:firstLine="567"/>
      </w:pPr>
      <w:r w:rsidRPr="004D0B99">
        <w:t xml:space="preserve"> </w:t>
      </w:r>
      <w:r w:rsidR="008A1E80">
        <w:t xml:space="preserve">         Tarybos narys Alfredas Mockus: </w:t>
      </w:r>
      <w:r w:rsidR="00671B65">
        <w:t>plane nurodyta, kad bus panaudota 300,0 tūkst. Eur. pakomentuokite, kam šitos lėšos bus naudojamos?</w:t>
      </w:r>
    </w:p>
    <w:p w14:paraId="129CCF57" w14:textId="5BE6F702" w:rsidR="00671B65" w:rsidRPr="004D0B99" w:rsidRDefault="00671B65" w:rsidP="001E5025">
      <w:pPr>
        <w:tabs>
          <w:tab w:val="left" w:pos="1247"/>
        </w:tabs>
        <w:ind w:firstLine="567"/>
      </w:pPr>
      <w:r>
        <w:t xml:space="preserve">          Socialinių reikalų ir civilinės metrikacijos skyriaus vedėja Jolita Alseikienė: lėšos numatytos grupinio gyvenimo namų statybai. Įgyvendiname projektą, kur žmonėms su psichikos ir protine negalia būtų pastatytas 10 vietų namas. Jame gyventų iš dalies su psichikos ir protine negalia žmonės. </w:t>
      </w:r>
    </w:p>
    <w:p w14:paraId="06FC6DEE" w14:textId="65A6167E" w:rsidR="002D158E" w:rsidRPr="0048099C" w:rsidRDefault="001F152C" w:rsidP="000A1A03">
      <w:pPr>
        <w:ind w:firstLine="1092"/>
        <w:rPr>
          <w:szCs w:val="24"/>
        </w:rPr>
      </w:pPr>
      <w:r>
        <w:rPr>
          <w:szCs w:val="24"/>
        </w:rPr>
        <w:t xml:space="preserve"> </w:t>
      </w:r>
      <w:r w:rsidR="002D158E" w:rsidRPr="0048099C">
        <w:rPr>
          <w:szCs w:val="24"/>
        </w:rPr>
        <w:t>Balsuota už pateiktą sprendimo projektą – 1</w:t>
      </w:r>
      <w:r w:rsidR="008A1E80">
        <w:rPr>
          <w:szCs w:val="24"/>
        </w:rPr>
        <w:t>5</w:t>
      </w:r>
      <w:r w:rsidR="002D158E" w:rsidRPr="0048099C">
        <w:rPr>
          <w:szCs w:val="24"/>
        </w:rPr>
        <w:t xml:space="preserve"> už.</w:t>
      </w:r>
    </w:p>
    <w:p w14:paraId="1D11F418" w14:textId="77777777"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1D0D1D1F" w14:textId="77777777" w:rsidR="002D158E" w:rsidRDefault="002D158E" w:rsidP="002D158E">
      <w:pPr>
        <w:pStyle w:val="Sraopastraipa"/>
        <w:tabs>
          <w:tab w:val="left" w:pos="1276"/>
        </w:tabs>
        <w:ind w:left="0" w:firstLine="1134"/>
        <w:contextualSpacing/>
      </w:pPr>
    </w:p>
    <w:p w14:paraId="6EE4EC81" w14:textId="4B8A1015" w:rsidR="00321E00" w:rsidRPr="002D158E" w:rsidRDefault="002D158E" w:rsidP="00152C2D">
      <w:pPr>
        <w:pStyle w:val="Sraopastraipa"/>
        <w:numPr>
          <w:ilvl w:val="0"/>
          <w:numId w:val="19"/>
        </w:numPr>
        <w:tabs>
          <w:tab w:val="left" w:pos="1276"/>
        </w:tabs>
        <w:ind w:left="0" w:firstLine="1134"/>
        <w:contextualSpacing/>
      </w:pPr>
      <w:r>
        <w:t xml:space="preserve"> SVARSTYTA. </w:t>
      </w:r>
      <w:r w:rsidR="00273364">
        <w:t>Rietavo savivaldybės būsto ir socialinio būsto nuomos tvarkos aprašo patvirtinimas</w:t>
      </w:r>
      <w:r>
        <w:rPr>
          <w:iCs/>
        </w:rPr>
        <w:t>.</w:t>
      </w:r>
    </w:p>
    <w:p w14:paraId="2ADB5A7C" w14:textId="6248FE47" w:rsidR="00273364" w:rsidRDefault="000270A3" w:rsidP="00273364">
      <w:pPr>
        <w:rPr>
          <w:szCs w:val="24"/>
        </w:rPr>
      </w:pPr>
      <w:r>
        <w:t xml:space="preserve">       </w:t>
      </w:r>
      <w:r w:rsidR="00273364">
        <w:t>Sveikatos ir socialinių reikalų komiteto pirmininko pavaduotojas Jonas Rekašius</w:t>
      </w:r>
      <w:r w:rsidR="00273364">
        <w:rPr>
          <w:iCs/>
        </w:rPr>
        <w:t xml:space="preserve"> </w:t>
      </w:r>
      <w:r w:rsidR="002D158E">
        <w:rPr>
          <w:iCs/>
        </w:rPr>
        <w:t xml:space="preserve">teikė sprendimo projektą – </w:t>
      </w:r>
      <w:r w:rsidR="00273364">
        <w:rPr>
          <w:iCs/>
        </w:rPr>
        <w:t>p</w:t>
      </w:r>
      <w:r w:rsidR="00273364">
        <w:rPr>
          <w:szCs w:val="24"/>
        </w:rPr>
        <w:t>atvirtinti Rietavo</w:t>
      </w:r>
      <w:r w:rsidR="00273364">
        <w:rPr>
          <w:color w:val="000000"/>
          <w:szCs w:val="24"/>
        </w:rPr>
        <w:t xml:space="preserve"> savivaldybės būsto ir socialinio būsto nuomos tvarkos aprašą (pridedama).</w:t>
      </w:r>
    </w:p>
    <w:p w14:paraId="3C2B1BF1" w14:textId="0FD39339" w:rsidR="00273364" w:rsidRDefault="00273364" w:rsidP="00273364">
      <w:pPr>
        <w:rPr>
          <w:bCs/>
          <w:szCs w:val="24"/>
        </w:rPr>
      </w:pPr>
      <w:r>
        <w:rPr>
          <w:bCs/>
          <w:szCs w:val="24"/>
        </w:rPr>
        <w:t xml:space="preserve">        </w:t>
      </w:r>
      <w:r>
        <w:rPr>
          <w:szCs w:val="24"/>
        </w:rPr>
        <w:t>Pripažinti netekusiu galios Rietavo savivaldybės tarybos 2019 m. spalio 31 d. sprendimą Nr. T1-128 „Dėl</w:t>
      </w:r>
      <w:r>
        <w:rPr>
          <w:bCs/>
          <w:szCs w:val="24"/>
        </w:rPr>
        <w:t xml:space="preserve"> Rietavo </w:t>
      </w:r>
      <w:r>
        <w:rPr>
          <w:szCs w:val="24"/>
        </w:rPr>
        <w:t xml:space="preserve">savivaldybės būsto ir socialinio būsto nuomos ir naudojimo </w:t>
      </w:r>
      <w:r>
        <w:rPr>
          <w:bCs/>
          <w:szCs w:val="24"/>
        </w:rPr>
        <w:t>tvarkos aprašo patvirtinimo“.</w:t>
      </w:r>
    </w:p>
    <w:p w14:paraId="0CD9F12D" w14:textId="49740B2A" w:rsidR="002D158E" w:rsidRPr="0048099C" w:rsidRDefault="002D158E" w:rsidP="00273364">
      <w:pPr>
        <w:pStyle w:val="Betarp"/>
        <w:rPr>
          <w:szCs w:val="24"/>
        </w:rPr>
      </w:pPr>
      <w:r>
        <w:rPr>
          <w:szCs w:val="24"/>
        </w:rPr>
        <w:t xml:space="preserve">        </w:t>
      </w:r>
      <w:bookmarkStart w:id="14" w:name="_Hlk96421863"/>
      <w:r w:rsidRPr="0048099C">
        <w:rPr>
          <w:szCs w:val="24"/>
        </w:rPr>
        <w:t xml:space="preserve">Balsuota už pateiktą sprendimo projektą – </w:t>
      </w:r>
      <w:r w:rsidR="00084D38">
        <w:rPr>
          <w:szCs w:val="24"/>
        </w:rPr>
        <w:t>1</w:t>
      </w:r>
      <w:r w:rsidR="007F09C2">
        <w:rPr>
          <w:szCs w:val="24"/>
        </w:rPr>
        <w:t>5</w:t>
      </w:r>
      <w:r w:rsidRPr="0048099C">
        <w:rPr>
          <w:szCs w:val="24"/>
        </w:rPr>
        <w:t xml:space="preserve"> už.</w:t>
      </w:r>
    </w:p>
    <w:p w14:paraId="200610F5" w14:textId="4EC97A75"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1F152C">
        <w:t xml:space="preserve"> </w:t>
      </w:r>
      <w:r>
        <w:t xml:space="preserve"> </w:t>
      </w:r>
      <w:r w:rsidRPr="00F005D4">
        <w:t>NUSPRĘSTA. Priimti sprendimą (pridedama).</w:t>
      </w:r>
    </w:p>
    <w:bookmarkEnd w:id="14"/>
    <w:p w14:paraId="505C18E9" w14:textId="77777777" w:rsidR="002D158E" w:rsidRDefault="002D158E" w:rsidP="002D158E">
      <w:pPr>
        <w:pStyle w:val="Sraopastraipa"/>
        <w:tabs>
          <w:tab w:val="left" w:pos="1276"/>
        </w:tabs>
        <w:ind w:left="0" w:firstLine="1134"/>
        <w:contextualSpacing/>
      </w:pPr>
    </w:p>
    <w:p w14:paraId="6A5CEB3C" w14:textId="0385EE80" w:rsidR="00321E00" w:rsidRPr="002D158E" w:rsidRDefault="002D158E" w:rsidP="00152C2D">
      <w:pPr>
        <w:pStyle w:val="Sraopastraipa"/>
        <w:numPr>
          <w:ilvl w:val="0"/>
          <w:numId w:val="19"/>
        </w:numPr>
        <w:tabs>
          <w:tab w:val="left" w:pos="1276"/>
        </w:tabs>
        <w:ind w:left="0" w:firstLine="1134"/>
        <w:contextualSpacing/>
      </w:pPr>
      <w:r>
        <w:t xml:space="preserve"> SVARSTYTA. </w:t>
      </w:r>
      <w:r w:rsidR="00273364">
        <w:t>Amortizacinių atskaitymų pastatų nusidėvėjimui atkurti normatyvų ir rinkos pataisos koeficientų Savivaldybės būsto ir socialinio būsto nuomos mokesčiams apskaičiuoti patvirtinim</w:t>
      </w:r>
      <w:r>
        <w:rPr>
          <w:iCs/>
        </w:rPr>
        <w:t>as.</w:t>
      </w:r>
    </w:p>
    <w:p w14:paraId="670493F9" w14:textId="0914BED1" w:rsidR="00273364" w:rsidRDefault="00273364" w:rsidP="00273364">
      <w:pPr>
        <w:rPr>
          <w:lang w:eastAsia="lt-LT"/>
        </w:rPr>
      </w:pPr>
      <w:r>
        <w:t xml:space="preserve">        Sveikatos ir socialinių reikalų komiteto pirmininko pavaduotojas Jonas Rekašius</w:t>
      </w:r>
      <w:r>
        <w:rPr>
          <w:iCs/>
        </w:rPr>
        <w:t xml:space="preserve"> </w:t>
      </w:r>
      <w:r w:rsidR="002D158E" w:rsidRPr="000270A3">
        <w:rPr>
          <w:iCs/>
        </w:rPr>
        <w:t xml:space="preserve">teikė sprendimo projektą – </w:t>
      </w:r>
      <w:r w:rsidR="00392482">
        <w:rPr>
          <w:iCs/>
        </w:rPr>
        <w:t>p</w:t>
      </w:r>
      <w:r>
        <w:rPr>
          <w:lang w:eastAsia="lt-LT"/>
        </w:rPr>
        <w:t>atvirtinti Rietavo savivaldybės būsto ir socialinio būsto nuomos mokesčių dydžiams apskaičiuoti koeficientus:</w:t>
      </w:r>
      <w:r w:rsidR="00392482">
        <w:rPr>
          <w:lang w:eastAsia="lt-LT"/>
        </w:rPr>
        <w:t xml:space="preserve"> </w:t>
      </w:r>
      <w:proofErr w:type="spellStart"/>
      <w:r>
        <w:rPr>
          <w:lang w:eastAsia="lt-LT"/>
        </w:rPr>
        <w:t>Ki</w:t>
      </w:r>
      <w:proofErr w:type="spellEnd"/>
      <w:r>
        <w:rPr>
          <w:lang w:eastAsia="lt-LT"/>
        </w:rPr>
        <w:t xml:space="preserve"> – pataisos koeficientą, rodantį būsto būklę (nusidėvėjimą):</w:t>
      </w:r>
      <w:r w:rsidR="00392482">
        <w:rPr>
          <w:lang w:eastAsia="lt-LT"/>
        </w:rPr>
        <w:t xml:space="preserve"> </w:t>
      </w:r>
      <w:proofErr w:type="spellStart"/>
      <w:r>
        <w:rPr>
          <w:lang w:eastAsia="lt-LT"/>
        </w:rPr>
        <w:t>Ki</w:t>
      </w:r>
      <w:proofErr w:type="spellEnd"/>
      <w:r>
        <w:rPr>
          <w:lang w:eastAsia="lt-LT"/>
        </w:rPr>
        <w:t xml:space="preserve"> = 1 – geros būklės  būstas, kurio nusidėvėjimas neviršija 30 procentų;</w:t>
      </w:r>
      <w:r w:rsidR="00392482">
        <w:rPr>
          <w:lang w:eastAsia="lt-LT"/>
        </w:rPr>
        <w:t xml:space="preserve"> </w:t>
      </w:r>
      <w:proofErr w:type="spellStart"/>
      <w:r>
        <w:rPr>
          <w:lang w:eastAsia="lt-LT"/>
        </w:rPr>
        <w:t>Ki</w:t>
      </w:r>
      <w:proofErr w:type="spellEnd"/>
      <w:r>
        <w:rPr>
          <w:lang w:eastAsia="lt-LT"/>
        </w:rPr>
        <w:t xml:space="preserve"> = 0,9 – patenkinamos būklės, kurio nusidėvėjimas yra nuo 30 procentų iki 60 procentų;</w:t>
      </w:r>
      <w:r w:rsidR="00392482">
        <w:rPr>
          <w:lang w:eastAsia="lt-LT"/>
        </w:rPr>
        <w:t xml:space="preserve"> </w:t>
      </w:r>
      <w:proofErr w:type="spellStart"/>
      <w:r>
        <w:rPr>
          <w:lang w:eastAsia="lt-LT"/>
        </w:rPr>
        <w:t>Ki</w:t>
      </w:r>
      <w:proofErr w:type="spellEnd"/>
      <w:r>
        <w:rPr>
          <w:lang w:eastAsia="lt-LT"/>
        </w:rPr>
        <w:t xml:space="preserve"> = 0,8 – blogos būklės, kurio nusidėvėjimas didesnis kaip 60 procentų.</w:t>
      </w:r>
    </w:p>
    <w:p w14:paraId="35ADA59A" w14:textId="3FE872DE" w:rsidR="00273364" w:rsidRDefault="00273364" w:rsidP="00273364">
      <w:pPr>
        <w:rPr>
          <w:lang w:eastAsia="lt-LT"/>
        </w:rPr>
      </w:pPr>
      <w:r>
        <w:rPr>
          <w:lang w:eastAsia="lt-LT"/>
        </w:rPr>
        <w:lastRenderedPageBreak/>
        <w:t xml:space="preserve">    T = 40 – amortizacinių atskaitymų normatyvą (metais) pastato nusidėvėjimui atkurti. </w:t>
      </w:r>
    </w:p>
    <w:p w14:paraId="3C417EBE" w14:textId="28B7A48C" w:rsidR="00273364" w:rsidRPr="00993701" w:rsidRDefault="00273364" w:rsidP="00273364">
      <w:pPr>
        <w:rPr>
          <w:lang w:val="en-GB" w:eastAsia="lt-LT"/>
        </w:rPr>
      </w:pPr>
      <w:r>
        <w:rPr>
          <w:lang w:eastAsia="lt-LT"/>
        </w:rPr>
        <w:t xml:space="preserve">    R – rinkos pataisos koeficientą, skirtą Savivaldybės būsto nuomos mokesčio dydžio atitikčiai Rietavo  savivaldybės teritorijos rinkoje nuomojamo būsto nuomos mokesčio dydžiui (rinkos kainai) užtikrinti:</w:t>
      </w:r>
      <w:r w:rsidR="00392482">
        <w:rPr>
          <w:lang w:eastAsia="lt-LT"/>
        </w:rPr>
        <w:t xml:space="preserve"> </w:t>
      </w:r>
      <w:r>
        <w:rPr>
          <w:lang w:eastAsia="lt-LT"/>
        </w:rPr>
        <w:t>R= 6 – Tverų mstl.;</w:t>
      </w:r>
      <w:r w:rsidR="00392482">
        <w:rPr>
          <w:lang w:eastAsia="lt-LT"/>
        </w:rPr>
        <w:t xml:space="preserve"> </w:t>
      </w:r>
      <w:r>
        <w:rPr>
          <w:lang w:eastAsia="lt-LT"/>
        </w:rPr>
        <w:t>R= 2 – likusioje Savivaldybės teritorijoje.</w:t>
      </w:r>
      <w:r w:rsidR="00392482">
        <w:rPr>
          <w:lang w:eastAsia="lt-LT"/>
        </w:rPr>
        <w:t xml:space="preserve"> </w:t>
      </w:r>
      <w:r>
        <w:rPr>
          <w:szCs w:val="24"/>
        </w:rPr>
        <w:t>R = 1,2 – Savivaldybės socialinių būstų nuomininkams, kuriems būstas nuomojamas vadovaujantis Lietuvos Respublikos paramos būstui įsigyti ar išsinuomoti įstatymo 20 straipsnio 9 dalimi nustatytais atvejais ir sąlygomis, pirmus metus nuo Savivaldybės būsto nuomos sutarties sudarymo.</w:t>
      </w:r>
    </w:p>
    <w:p w14:paraId="248E886F" w14:textId="1B02D8FA" w:rsidR="00273364" w:rsidRDefault="00392482" w:rsidP="00273364">
      <w:pPr>
        <w:rPr>
          <w:rFonts w:eastAsia="Lucida Sans Unicode"/>
          <w:lang w:eastAsia="ar-SA"/>
        </w:rPr>
      </w:pPr>
      <w:r>
        <w:t xml:space="preserve">    </w:t>
      </w:r>
      <w:r w:rsidR="00273364">
        <w:t>Nustatyti, kad:</w:t>
      </w:r>
      <w:r>
        <w:t xml:space="preserve"> </w:t>
      </w:r>
      <w:r w:rsidR="00273364">
        <w:rPr>
          <w:rFonts w:eastAsia="Lucida Sans Unicode"/>
          <w:lang w:eastAsia="ar-SA"/>
        </w:rPr>
        <w:t>socialinio būsto ir kito Savivaldybės būsto nuomos mokestis gali būti perskaičiuojamas ne anksčiau kaip po metų, skaičiuojant nuo būsto nuomos sutarties sudarymo dienos;</w:t>
      </w:r>
      <w:r>
        <w:rPr>
          <w:rFonts w:eastAsia="Lucida Sans Unicode"/>
          <w:lang w:eastAsia="ar-SA"/>
        </w:rPr>
        <w:t xml:space="preserve"> </w:t>
      </w:r>
      <w:r w:rsidR="00273364">
        <w:rPr>
          <w:szCs w:val="24"/>
        </w:rPr>
        <w:t>socialinio būsto ir kito Savivaldybės būsto nuomos sutarties keitimo atvejais nuomos mokestis perskaičiuojamas, atsižvelgiant į VĮ Registrų centro patvirtintas aktualias vietovės pataisos koeficientų reikšmes ir gyvenamųjų pastatų vieno kubinio metro vidutines statybos vertes</w:t>
      </w:r>
      <w:r w:rsidR="00273364">
        <w:rPr>
          <w:rFonts w:eastAsia="Lucida Sans Unicode"/>
          <w:lang w:eastAsia="ar-SA"/>
        </w:rPr>
        <w:t>;</w:t>
      </w:r>
      <w:r>
        <w:rPr>
          <w:rFonts w:eastAsia="Lucida Sans Unicode"/>
          <w:lang w:eastAsia="ar-SA"/>
        </w:rPr>
        <w:t xml:space="preserve"> </w:t>
      </w:r>
      <w:r w:rsidR="00273364">
        <w:rPr>
          <w:lang w:eastAsia="lt-LT"/>
        </w:rPr>
        <w:t>būsto nuomos mokesčio lengvatos teikiamos teisės aktų nustatyta tvarka.</w:t>
      </w:r>
    </w:p>
    <w:p w14:paraId="3A3A3FAC" w14:textId="26B5CE1F" w:rsidR="00273364" w:rsidRDefault="00392482" w:rsidP="00273364">
      <w:r>
        <w:t xml:space="preserve">    </w:t>
      </w:r>
      <w:r w:rsidR="00273364">
        <w:t>S</w:t>
      </w:r>
      <w:r w:rsidR="00273364">
        <w:rPr>
          <w:rFonts w:eastAsia="Lucida Sans Unicode"/>
          <w:lang w:eastAsia="ar-SA"/>
        </w:rPr>
        <w:t>avivaldybės būsto ir socialinio būsto nuomos mokesčio dydžius skaičiuoja Savivaldybės administracijos Finansų skyriaus darbuotojas, atsakingas už Savivaldybės ir socialinio būsto administravimą, vadovaujantis Savivaldybės būsto, socialinio būsto nuomos mokesčių ir būsto nuomos ar išperkamosios būsto nuomos mokesčių dalies kompensacijos dydžio apskaičiavimo metodika.</w:t>
      </w:r>
    </w:p>
    <w:p w14:paraId="67A98C50" w14:textId="7F3C09D5" w:rsidR="00273364" w:rsidRDefault="00273364" w:rsidP="00273364">
      <w:pPr>
        <w:rPr>
          <w:bCs/>
          <w:szCs w:val="24"/>
        </w:rPr>
      </w:pPr>
      <w:r>
        <w:rPr>
          <w:szCs w:val="24"/>
        </w:rPr>
        <w:t xml:space="preserve">  </w:t>
      </w:r>
      <w:r w:rsidR="00392482">
        <w:rPr>
          <w:szCs w:val="24"/>
        </w:rPr>
        <w:t xml:space="preserve">  </w:t>
      </w:r>
      <w:r>
        <w:rPr>
          <w:bCs/>
          <w:szCs w:val="24"/>
        </w:rPr>
        <w:t xml:space="preserve"> </w:t>
      </w:r>
      <w:r>
        <w:rPr>
          <w:szCs w:val="24"/>
        </w:rPr>
        <w:t>Pripažinti netekusiu galios Rietavo savivaldybės tarybos 2019 m. liepos 11 d. sprendimą Nr. T1-95 „Dėl</w:t>
      </w:r>
      <w:r>
        <w:rPr>
          <w:bCs/>
          <w:szCs w:val="24"/>
        </w:rPr>
        <w:t xml:space="preserve"> Rietavo </w:t>
      </w:r>
      <w:r>
        <w:rPr>
          <w:szCs w:val="24"/>
        </w:rPr>
        <w:t>savivaldybės būsto ir socialinio būsto nuomos mokesčio dydžių nustatymo</w:t>
      </w:r>
      <w:r>
        <w:rPr>
          <w:bCs/>
          <w:szCs w:val="24"/>
        </w:rPr>
        <w:t>“.</w:t>
      </w:r>
    </w:p>
    <w:p w14:paraId="6E78C94D" w14:textId="27B13662" w:rsidR="00273364" w:rsidRDefault="00392482" w:rsidP="00273364">
      <w:pPr>
        <w:rPr>
          <w:bCs/>
          <w:szCs w:val="24"/>
        </w:rPr>
      </w:pPr>
      <w:r>
        <w:rPr>
          <w:bCs/>
          <w:szCs w:val="24"/>
        </w:rPr>
        <w:t xml:space="preserve">     </w:t>
      </w:r>
      <w:r w:rsidR="00273364">
        <w:rPr>
          <w:bCs/>
          <w:szCs w:val="24"/>
        </w:rPr>
        <w:t>Šis sprendimas įsigalioja nuo 2022 m. liepos 1 d.</w:t>
      </w:r>
    </w:p>
    <w:p w14:paraId="4A6A333F" w14:textId="13B35C52" w:rsidR="00E70CD2" w:rsidRPr="0048099C" w:rsidRDefault="00392482" w:rsidP="00392482">
      <w:pPr>
        <w:tabs>
          <w:tab w:val="left" w:pos="1134"/>
        </w:tabs>
        <w:ind w:firstLine="0"/>
        <w:rPr>
          <w:szCs w:val="24"/>
        </w:rPr>
      </w:pPr>
      <w:r>
        <w:rPr>
          <w:bCs/>
          <w:szCs w:val="24"/>
        </w:rPr>
        <w:t xml:space="preserve">          </w:t>
      </w:r>
      <w:r w:rsidR="00027A05">
        <w:rPr>
          <w:bCs/>
          <w:szCs w:val="24"/>
        </w:rPr>
        <w:t xml:space="preserve">       </w:t>
      </w:r>
      <w:bookmarkStart w:id="15" w:name="_Hlk96421996"/>
      <w:r w:rsidR="00E70CD2" w:rsidRPr="0048099C">
        <w:rPr>
          <w:szCs w:val="24"/>
        </w:rPr>
        <w:t>Balsuota už pateiktą sprendimo projektą – 1</w:t>
      </w:r>
      <w:r w:rsidR="00267B8D">
        <w:rPr>
          <w:szCs w:val="24"/>
        </w:rPr>
        <w:t>5</w:t>
      </w:r>
      <w:r w:rsidR="00E70CD2" w:rsidRPr="0048099C">
        <w:rPr>
          <w:szCs w:val="24"/>
        </w:rPr>
        <w:t xml:space="preserve"> už.</w:t>
      </w:r>
    </w:p>
    <w:p w14:paraId="673CC4D6" w14:textId="4F84F91E" w:rsidR="00E70CD2" w:rsidRDefault="00E70CD2" w:rsidP="00E70CD2">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bookmarkEnd w:id="15"/>
    <w:p w14:paraId="74016EB0" w14:textId="2158347D" w:rsidR="002D158E" w:rsidRDefault="002D158E" w:rsidP="002D158E"/>
    <w:p w14:paraId="7F1F03AA" w14:textId="70AB6238" w:rsidR="005F4B74" w:rsidRPr="005F4B74" w:rsidRDefault="005F4B74" w:rsidP="00392482">
      <w:pPr>
        <w:pStyle w:val="Sraopastraipa"/>
        <w:numPr>
          <w:ilvl w:val="0"/>
          <w:numId w:val="19"/>
        </w:numPr>
        <w:tabs>
          <w:tab w:val="left" w:pos="1276"/>
          <w:tab w:val="left" w:pos="1418"/>
          <w:tab w:val="left" w:pos="1560"/>
          <w:tab w:val="left" w:pos="1701"/>
          <w:tab w:val="left" w:pos="1843"/>
        </w:tabs>
        <w:ind w:left="0" w:firstLine="993"/>
        <w:contextualSpacing/>
      </w:pPr>
      <w:r>
        <w:t xml:space="preserve">SVARSTYTA. </w:t>
      </w:r>
      <w:bookmarkStart w:id="16" w:name="_Hlk104388449"/>
      <w:r w:rsidR="00392482">
        <w:t>Savivaldybės būsto pardavim</w:t>
      </w:r>
      <w:r>
        <w:rPr>
          <w:iCs/>
        </w:rPr>
        <w:t>as</w:t>
      </w:r>
      <w:bookmarkEnd w:id="16"/>
      <w:r>
        <w:rPr>
          <w:iCs/>
        </w:rPr>
        <w:t>.</w:t>
      </w:r>
    </w:p>
    <w:p w14:paraId="1D2B6384" w14:textId="2A299E3E" w:rsidR="00392482" w:rsidRPr="00392482" w:rsidRDefault="005F4B74" w:rsidP="00392482">
      <w:pPr>
        <w:pStyle w:val="Pagrindiniotekstotrauka"/>
        <w:tabs>
          <w:tab w:val="left" w:pos="1247"/>
        </w:tabs>
        <w:ind w:firstLine="0"/>
      </w:pPr>
      <w:r>
        <w:rPr>
          <w:iCs/>
        </w:rPr>
        <w:t xml:space="preserve">     </w:t>
      </w:r>
      <w:r w:rsidR="00392482">
        <w:rPr>
          <w:iCs/>
        </w:rPr>
        <w:t xml:space="preserve">            </w:t>
      </w:r>
      <w:r>
        <w:rPr>
          <w:iCs/>
        </w:rPr>
        <w:t xml:space="preserve">Ūkio plėtros ir ekologijos komiteto pirmininkas Albinas Maslauskas teikė sprendimo projektą – </w:t>
      </w:r>
      <w:r w:rsidR="00392482">
        <w:rPr>
          <w:iCs/>
        </w:rPr>
        <w:t>p</w:t>
      </w:r>
      <w:r w:rsidR="00392482" w:rsidRPr="00392482">
        <w:rPr>
          <w:szCs w:val="24"/>
          <w:lang w:eastAsia="lt-LT"/>
        </w:rPr>
        <w:t>arduoti būsto nuomininkei L</w:t>
      </w:r>
      <w:r w:rsidR="003A50E4">
        <w:rPr>
          <w:szCs w:val="24"/>
          <w:lang w:eastAsia="lt-LT"/>
        </w:rPr>
        <w:t xml:space="preserve">. </w:t>
      </w:r>
      <w:r w:rsidR="00392482" w:rsidRPr="00392482">
        <w:rPr>
          <w:szCs w:val="24"/>
          <w:lang w:eastAsia="lt-LT"/>
        </w:rPr>
        <w:t>G</w:t>
      </w:r>
      <w:r w:rsidR="003A50E4">
        <w:rPr>
          <w:szCs w:val="24"/>
          <w:lang w:eastAsia="lt-LT"/>
        </w:rPr>
        <w:t xml:space="preserve">. (duomenys nuasmeninti) </w:t>
      </w:r>
      <w:r w:rsidR="00392482" w:rsidRPr="00392482">
        <w:rPr>
          <w:szCs w:val="24"/>
          <w:lang w:eastAsia="lt-LT"/>
        </w:rPr>
        <w:t xml:space="preserve">Rietavo savivaldybei nuosavybės teise priklausantį </w:t>
      </w:r>
      <w:r w:rsidR="00392482" w:rsidRPr="00392482">
        <w:rPr>
          <w:szCs w:val="22"/>
        </w:rPr>
        <w:t>butą</w:t>
      </w:r>
      <w:r w:rsidR="00392482" w:rsidRPr="00392482">
        <w:rPr>
          <w:szCs w:val="24"/>
          <w:lang w:eastAsia="lt-LT"/>
        </w:rPr>
        <w:t xml:space="preserve"> </w:t>
      </w:r>
      <w:r w:rsidR="003A50E4">
        <w:rPr>
          <w:szCs w:val="24"/>
          <w:lang w:eastAsia="lt-LT"/>
        </w:rPr>
        <w:t>(duomenys nuasmeninti)</w:t>
      </w:r>
      <w:r w:rsidR="00392482" w:rsidRPr="00392482">
        <w:rPr>
          <w:szCs w:val="24"/>
          <w:lang w:eastAsia="lt-LT"/>
        </w:rPr>
        <w:t xml:space="preserve"> už 3239,19 Eur (trys tūkstančiai du šimtai trisdešimt devyni eurai, 19 ct), iš jų 544,50 Eur (penki šimtai keturiasdešimt keturi eurai, 50 ct) – už turto vertės nustatymą pagal Nekilnojamojo turto 2022 m. balandžio 28 d. vertinimo ataskaitą Nr. 2204/08.</w:t>
      </w:r>
    </w:p>
    <w:p w14:paraId="24957B1F" w14:textId="31DA9732" w:rsidR="00392482" w:rsidRPr="00392482" w:rsidRDefault="00392482" w:rsidP="00392482">
      <w:pPr>
        <w:tabs>
          <w:tab w:val="left" w:pos="0"/>
        </w:tabs>
        <w:ind w:firstLine="0"/>
      </w:pPr>
      <w:r w:rsidRPr="00392482">
        <w:rPr>
          <w:b/>
        </w:rPr>
        <w:tab/>
      </w:r>
      <w:r w:rsidRPr="00392482">
        <w:t xml:space="preserve">      </w:t>
      </w:r>
      <w:r w:rsidRPr="00392482">
        <w:rPr>
          <w:szCs w:val="24"/>
        </w:rPr>
        <w:t xml:space="preserve"> </w:t>
      </w:r>
      <w:r w:rsidRPr="00392482">
        <w:t>Įgalioti Savivaldybės administracijos direktorių</w:t>
      </w:r>
      <w:r w:rsidRPr="00392482">
        <w:rPr>
          <w:lang w:eastAsia="lt-LT"/>
        </w:rPr>
        <w:t xml:space="preserve"> pasirašyti sprendimo 1 punkte nurodyto būsto pirkimo ir pardavimo sutartį notarų biure.</w:t>
      </w:r>
    </w:p>
    <w:p w14:paraId="15A128A2" w14:textId="60FAA457" w:rsidR="00392482" w:rsidRDefault="00392482" w:rsidP="00392482">
      <w:pPr>
        <w:tabs>
          <w:tab w:val="left" w:pos="0"/>
        </w:tabs>
        <w:ind w:firstLine="0"/>
        <w:rPr>
          <w:lang w:eastAsia="lt-LT"/>
        </w:rPr>
      </w:pPr>
      <w:r w:rsidRPr="00392482">
        <w:rPr>
          <w:szCs w:val="24"/>
          <w:lang w:eastAsia="lt-LT"/>
        </w:rPr>
        <w:t xml:space="preserve">                   </w:t>
      </w:r>
      <w:r w:rsidRPr="00392482">
        <w:rPr>
          <w:lang w:eastAsia="lt-LT"/>
        </w:rPr>
        <w:t>Nustatyti, kad pirkimo ir pardavimo sutarties sudarymo išlaidas apmoka pirkėjas.</w:t>
      </w:r>
    </w:p>
    <w:p w14:paraId="0E3E14AA" w14:textId="4A371C1F" w:rsidR="005F4B74" w:rsidRPr="0048099C" w:rsidRDefault="005F4B74" w:rsidP="00392482">
      <w:pPr>
        <w:ind w:firstLine="851"/>
        <w:rPr>
          <w:szCs w:val="24"/>
        </w:rPr>
      </w:pPr>
      <w:r>
        <w:rPr>
          <w:szCs w:val="24"/>
        </w:rPr>
        <w:t xml:space="preserve">     </w:t>
      </w:r>
      <w:r w:rsidRPr="0048099C">
        <w:rPr>
          <w:szCs w:val="24"/>
        </w:rPr>
        <w:t>Balsuota už pateiktą sprendimo projektą – 1</w:t>
      </w:r>
      <w:r>
        <w:rPr>
          <w:szCs w:val="24"/>
        </w:rPr>
        <w:t>5</w:t>
      </w:r>
      <w:r w:rsidRPr="0048099C">
        <w:rPr>
          <w:szCs w:val="24"/>
        </w:rPr>
        <w:t xml:space="preserve"> už.</w:t>
      </w:r>
    </w:p>
    <w:p w14:paraId="7EAB68B0" w14:textId="3F3EA2DC" w:rsidR="005F4B74" w:rsidRDefault="005F4B74" w:rsidP="005F4B74">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05BB057C" w14:textId="4ED71CAF" w:rsidR="005F4B74" w:rsidRDefault="005F4B74" w:rsidP="005F4B74">
      <w:pPr>
        <w:pStyle w:val="Sraopastraipa"/>
        <w:tabs>
          <w:tab w:val="left" w:pos="1276"/>
          <w:tab w:val="left" w:pos="1418"/>
          <w:tab w:val="left" w:pos="1560"/>
          <w:tab w:val="left" w:pos="1701"/>
          <w:tab w:val="left" w:pos="1843"/>
        </w:tabs>
        <w:ind w:left="0" w:firstLine="1276"/>
        <w:contextualSpacing/>
      </w:pPr>
    </w:p>
    <w:p w14:paraId="1D61D9C2" w14:textId="16129B8E" w:rsidR="005F4B74" w:rsidRPr="001959EB" w:rsidRDefault="001959EB" w:rsidP="001959EB">
      <w:pPr>
        <w:pStyle w:val="Sraopastraipa"/>
        <w:numPr>
          <w:ilvl w:val="0"/>
          <w:numId w:val="19"/>
        </w:numPr>
        <w:tabs>
          <w:tab w:val="left" w:pos="1276"/>
          <w:tab w:val="left" w:pos="1418"/>
          <w:tab w:val="left" w:pos="1560"/>
          <w:tab w:val="left" w:pos="1701"/>
          <w:tab w:val="left" w:pos="1843"/>
        </w:tabs>
        <w:ind w:left="0" w:firstLine="1134"/>
        <w:contextualSpacing/>
      </w:pPr>
      <w:r>
        <w:t xml:space="preserve">SVARSTYTA. </w:t>
      </w:r>
      <w:r w:rsidR="00392482">
        <w:t>Savivaldybės būsto pardavim</w:t>
      </w:r>
      <w:r w:rsidR="00392482">
        <w:rPr>
          <w:iCs/>
        </w:rPr>
        <w:t>as</w:t>
      </w:r>
      <w:r>
        <w:rPr>
          <w:iCs/>
        </w:rPr>
        <w:t>.</w:t>
      </w:r>
    </w:p>
    <w:p w14:paraId="03F47E28" w14:textId="4E808229" w:rsidR="00392482" w:rsidRPr="00392482" w:rsidRDefault="001959EB" w:rsidP="00392482">
      <w:pPr>
        <w:pStyle w:val="Pagrindiniotekstotrauka"/>
        <w:tabs>
          <w:tab w:val="left" w:pos="1247"/>
        </w:tabs>
        <w:ind w:firstLine="0"/>
      </w:pPr>
      <w:r>
        <w:rPr>
          <w:iCs/>
        </w:rPr>
        <w:t xml:space="preserve">     </w:t>
      </w:r>
      <w:r w:rsidR="00392482">
        <w:rPr>
          <w:iCs/>
        </w:rPr>
        <w:t xml:space="preserve">              </w:t>
      </w:r>
      <w:r>
        <w:rPr>
          <w:iCs/>
        </w:rPr>
        <w:t xml:space="preserve">Ūkio plėtros ir ekologijos komiteto pirmininkas Albinas Maslauskas teikė sprendimo projektą – </w:t>
      </w:r>
      <w:r w:rsidR="00392482">
        <w:rPr>
          <w:iCs/>
        </w:rPr>
        <w:t>p</w:t>
      </w:r>
      <w:r w:rsidR="00392482" w:rsidRPr="00392482">
        <w:rPr>
          <w:szCs w:val="24"/>
          <w:lang w:eastAsia="lt-LT"/>
        </w:rPr>
        <w:t>arduoti būsto nuomininkei D</w:t>
      </w:r>
      <w:r w:rsidR="003A50E4">
        <w:rPr>
          <w:szCs w:val="24"/>
          <w:lang w:eastAsia="lt-LT"/>
        </w:rPr>
        <w:t xml:space="preserve">. </w:t>
      </w:r>
      <w:r w:rsidR="00392482" w:rsidRPr="00392482">
        <w:rPr>
          <w:szCs w:val="24"/>
          <w:lang w:eastAsia="lt-LT"/>
        </w:rPr>
        <w:t>Š</w:t>
      </w:r>
      <w:r w:rsidR="003A50E4">
        <w:rPr>
          <w:szCs w:val="24"/>
          <w:lang w:eastAsia="lt-LT"/>
        </w:rPr>
        <w:t>. (duomenys nuasmeninti)</w:t>
      </w:r>
      <w:r w:rsidR="00392482" w:rsidRPr="00392482">
        <w:rPr>
          <w:szCs w:val="24"/>
          <w:lang w:eastAsia="lt-LT"/>
        </w:rPr>
        <w:t xml:space="preserve"> Rietavo savivaldybei nuosavybės teise priklausantį </w:t>
      </w:r>
      <w:r w:rsidR="00392482" w:rsidRPr="00392482">
        <w:rPr>
          <w:szCs w:val="22"/>
        </w:rPr>
        <w:t>butą</w:t>
      </w:r>
      <w:r w:rsidR="00392482" w:rsidRPr="00392482">
        <w:rPr>
          <w:szCs w:val="24"/>
          <w:lang w:eastAsia="lt-LT"/>
        </w:rPr>
        <w:t xml:space="preserve"> </w:t>
      </w:r>
      <w:r w:rsidR="003A50E4">
        <w:rPr>
          <w:szCs w:val="24"/>
          <w:lang w:eastAsia="lt-LT"/>
        </w:rPr>
        <w:t>(duomenys nuasmeninti)</w:t>
      </w:r>
      <w:r w:rsidR="00392482" w:rsidRPr="00392482">
        <w:rPr>
          <w:szCs w:val="24"/>
          <w:lang w:eastAsia="lt-LT"/>
        </w:rPr>
        <w:t xml:space="preserve"> už 4084,50 Eur (keturi tūkstančiai aštuoniasdešimt keturi eurai, 50 ct), iš jų 544,50 Eur (penki šimtai keturiasdešimt keturi eurai, 50 ct) – už turto vertės nustatymą pagal Nekilnojamojo turto 2022 m. balandžio 28 d. vertinimo ataskaitą Nr. 2204/10.</w:t>
      </w:r>
    </w:p>
    <w:p w14:paraId="55986BB8" w14:textId="6BAC7FB6" w:rsidR="00392482" w:rsidRPr="00392482" w:rsidRDefault="00392482" w:rsidP="00392482">
      <w:pPr>
        <w:tabs>
          <w:tab w:val="left" w:pos="0"/>
        </w:tabs>
        <w:ind w:firstLine="0"/>
      </w:pPr>
      <w:r w:rsidRPr="00392482">
        <w:rPr>
          <w:b/>
        </w:rPr>
        <w:lastRenderedPageBreak/>
        <w:tab/>
      </w:r>
      <w:r w:rsidRPr="00392482">
        <w:t xml:space="preserve">      </w:t>
      </w:r>
      <w:r w:rsidRPr="00392482">
        <w:rPr>
          <w:szCs w:val="24"/>
        </w:rPr>
        <w:t xml:space="preserve">  </w:t>
      </w:r>
      <w:r w:rsidRPr="00392482">
        <w:t>Įgalioti Savivaldybės administracijos direktorių</w:t>
      </w:r>
      <w:r w:rsidRPr="00392482">
        <w:rPr>
          <w:lang w:eastAsia="lt-LT"/>
        </w:rPr>
        <w:t xml:space="preserve"> pasirašyti sprendimo 1 punkte nurodyto būsto pirkimo ir pardavimo sutartį notarų biure.</w:t>
      </w:r>
    </w:p>
    <w:p w14:paraId="53694B9B" w14:textId="7C24EA8F" w:rsidR="00392482" w:rsidRDefault="00392482" w:rsidP="00392482">
      <w:pPr>
        <w:tabs>
          <w:tab w:val="left" w:pos="0"/>
        </w:tabs>
        <w:ind w:firstLine="0"/>
        <w:rPr>
          <w:lang w:eastAsia="lt-LT"/>
        </w:rPr>
      </w:pPr>
      <w:r w:rsidRPr="00392482">
        <w:rPr>
          <w:szCs w:val="24"/>
          <w:lang w:eastAsia="lt-LT"/>
        </w:rPr>
        <w:t xml:space="preserve">                    </w:t>
      </w:r>
      <w:r w:rsidRPr="00392482">
        <w:rPr>
          <w:lang w:eastAsia="lt-LT"/>
        </w:rPr>
        <w:t>Nustatyti, kad pirkimo ir pardavimo sutarties sudarymo išlaidas apmoka pirkėjas.</w:t>
      </w:r>
    </w:p>
    <w:p w14:paraId="13CB52CE" w14:textId="262BC2A2" w:rsidR="001959EB" w:rsidRPr="0048099C" w:rsidRDefault="001959EB" w:rsidP="00392482">
      <w:pPr>
        <w:tabs>
          <w:tab w:val="left" w:pos="3735"/>
        </w:tabs>
        <w:ind w:firstLine="851"/>
        <w:rPr>
          <w:szCs w:val="24"/>
        </w:rPr>
      </w:pPr>
      <w:r>
        <w:rPr>
          <w:szCs w:val="24"/>
        </w:rPr>
        <w:t xml:space="preserve">      </w:t>
      </w:r>
      <w:r w:rsidRPr="0048099C">
        <w:rPr>
          <w:szCs w:val="24"/>
        </w:rPr>
        <w:t>Balsuota už pateiktą sprendimo projektą – 1</w:t>
      </w:r>
      <w:r>
        <w:rPr>
          <w:szCs w:val="24"/>
        </w:rPr>
        <w:t>5</w:t>
      </w:r>
      <w:r w:rsidRPr="0048099C">
        <w:rPr>
          <w:szCs w:val="24"/>
        </w:rPr>
        <w:t xml:space="preserve"> už.</w:t>
      </w:r>
    </w:p>
    <w:p w14:paraId="7A345E8E" w14:textId="77D687CE" w:rsidR="001959EB" w:rsidRDefault="001959EB" w:rsidP="001959EB">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39B12A40" w14:textId="5C7DC0B7" w:rsidR="001959EB" w:rsidRDefault="001959EB" w:rsidP="001959EB">
      <w:pPr>
        <w:pStyle w:val="Sraopastraipa"/>
        <w:tabs>
          <w:tab w:val="left" w:pos="1276"/>
          <w:tab w:val="left" w:pos="1418"/>
          <w:tab w:val="left" w:pos="1560"/>
          <w:tab w:val="left" w:pos="1701"/>
          <w:tab w:val="left" w:pos="1843"/>
        </w:tabs>
        <w:ind w:left="0" w:firstLine="1276"/>
        <w:contextualSpacing/>
      </w:pPr>
    </w:p>
    <w:p w14:paraId="645C2086" w14:textId="28C0F7B6" w:rsidR="005F4B74" w:rsidRPr="001959EB" w:rsidRDefault="001959EB" w:rsidP="0003035A">
      <w:pPr>
        <w:pStyle w:val="Sraopastraipa"/>
        <w:numPr>
          <w:ilvl w:val="0"/>
          <w:numId w:val="19"/>
        </w:numPr>
        <w:tabs>
          <w:tab w:val="left" w:pos="1276"/>
          <w:tab w:val="left" w:pos="1418"/>
          <w:tab w:val="left" w:pos="1560"/>
          <w:tab w:val="left" w:pos="1701"/>
          <w:tab w:val="left" w:pos="1843"/>
        </w:tabs>
        <w:ind w:left="0" w:firstLine="1134"/>
        <w:contextualSpacing/>
      </w:pPr>
      <w:r>
        <w:t xml:space="preserve">SVARSTYTA. </w:t>
      </w:r>
      <w:r w:rsidR="0003035A">
        <w:t>Savivaldybės būsto pardavim</w:t>
      </w:r>
      <w:r w:rsidR="0003035A">
        <w:rPr>
          <w:iCs/>
        </w:rPr>
        <w:t>as</w:t>
      </w:r>
      <w:r>
        <w:rPr>
          <w:iCs/>
        </w:rPr>
        <w:t>.</w:t>
      </w:r>
    </w:p>
    <w:p w14:paraId="0B8B320E" w14:textId="5818EA7F" w:rsidR="0003035A" w:rsidRPr="0003035A" w:rsidRDefault="001959EB" w:rsidP="0003035A">
      <w:pPr>
        <w:pStyle w:val="Pagrindiniotekstotrauka"/>
        <w:tabs>
          <w:tab w:val="left" w:pos="1247"/>
        </w:tabs>
        <w:ind w:firstLine="0"/>
      </w:pPr>
      <w:r>
        <w:rPr>
          <w:iCs/>
        </w:rPr>
        <w:t xml:space="preserve">         </w:t>
      </w:r>
      <w:r w:rsidR="0003035A">
        <w:rPr>
          <w:iCs/>
        </w:rPr>
        <w:t xml:space="preserve">          </w:t>
      </w:r>
      <w:r>
        <w:rPr>
          <w:iCs/>
        </w:rPr>
        <w:t>Ūkio plėtros ir ekologijos komiteto pirmininkas Albinas Maslauskas teikė sprendimo projektą –</w:t>
      </w:r>
      <w:r w:rsidR="00D92DA9">
        <w:rPr>
          <w:iCs/>
        </w:rPr>
        <w:t xml:space="preserve"> </w:t>
      </w:r>
      <w:r w:rsidR="0003035A">
        <w:rPr>
          <w:iCs/>
        </w:rPr>
        <w:t>p</w:t>
      </w:r>
      <w:r w:rsidR="0003035A" w:rsidRPr="0003035A">
        <w:rPr>
          <w:szCs w:val="24"/>
          <w:lang w:eastAsia="lt-LT"/>
        </w:rPr>
        <w:t>arduoti būsto nuomininkei Z</w:t>
      </w:r>
      <w:r w:rsidR="00301FAA">
        <w:rPr>
          <w:szCs w:val="24"/>
          <w:lang w:eastAsia="lt-LT"/>
        </w:rPr>
        <w:t>.</w:t>
      </w:r>
      <w:r w:rsidR="003A50E4">
        <w:rPr>
          <w:szCs w:val="24"/>
          <w:lang w:eastAsia="lt-LT"/>
        </w:rPr>
        <w:t xml:space="preserve"> </w:t>
      </w:r>
      <w:r w:rsidR="0003035A" w:rsidRPr="0003035A">
        <w:rPr>
          <w:szCs w:val="24"/>
          <w:lang w:eastAsia="lt-LT"/>
        </w:rPr>
        <w:t>S</w:t>
      </w:r>
      <w:r w:rsidR="00301FAA">
        <w:rPr>
          <w:szCs w:val="24"/>
          <w:lang w:eastAsia="lt-LT"/>
        </w:rPr>
        <w:t>.</w:t>
      </w:r>
      <w:r w:rsidR="003A50E4">
        <w:rPr>
          <w:szCs w:val="24"/>
          <w:lang w:eastAsia="lt-LT"/>
        </w:rPr>
        <w:t xml:space="preserve"> </w:t>
      </w:r>
      <w:r w:rsidR="00301FAA">
        <w:rPr>
          <w:szCs w:val="24"/>
          <w:lang w:eastAsia="lt-LT"/>
        </w:rPr>
        <w:t>(duomenys nuasmeninti)</w:t>
      </w:r>
      <w:r w:rsidR="0003035A" w:rsidRPr="0003035A">
        <w:rPr>
          <w:szCs w:val="24"/>
          <w:lang w:eastAsia="lt-LT"/>
        </w:rPr>
        <w:t xml:space="preserve"> Rietavo savivaldybei nuosavybės teise priklausantį </w:t>
      </w:r>
      <w:r w:rsidR="0003035A" w:rsidRPr="0003035A">
        <w:rPr>
          <w:szCs w:val="22"/>
        </w:rPr>
        <w:t>butą</w:t>
      </w:r>
      <w:r w:rsidR="0003035A" w:rsidRPr="0003035A">
        <w:rPr>
          <w:szCs w:val="24"/>
          <w:lang w:eastAsia="lt-LT"/>
        </w:rPr>
        <w:t xml:space="preserve"> </w:t>
      </w:r>
      <w:r w:rsidR="00301FAA">
        <w:rPr>
          <w:szCs w:val="24"/>
          <w:lang w:eastAsia="lt-LT"/>
        </w:rPr>
        <w:t>(duomenys nuasmeni</w:t>
      </w:r>
      <w:r w:rsidR="003A50E4">
        <w:rPr>
          <w:szCs w:val="24"/>
          <w:lang w:eastAsia="lt-LT"/>
        </w:rPr>
        <w:t>nti)</w:t>
      </w:r>
      <w:r w:rsidR="0003035A" w:rsidRPr="0003035A">
        <w:rPr>
          <w:szCs w:val="24"/>
          <w:lang w:eastAsia="lt-LT"/>
        </w:rPr>
        <w:t xml:space="preserve"> už 4114,50 Eur (keturi tūkstančiai vienas šimtas keturiolika eurų, 50 ct), iš jų 544,50 Eur (penki šimtai keturiasdešimt keturi eurai, 50 ct) – už turto vertės nustatymą pagal Nekilnojamojo turto 2022 m. balandžio 28 d. vertinimo ataskaitą Nr. 2204/11.</w:t>
      </w:r>
    </w:p>
    <w:p w14:paraId="760BF07D" w14:textId="11D812DE" w:rsidR="0003035A" w:rsidRPr="0003035A" w:rsidRDefault="0003035A" w:rsidP="0003035A">
      <w:pPr>
        <w:tabs>
          <w:tab w:val="left" w:pos="0"/>
        </w:tabs>
        <w:ind w:firstLine="0"/>
      </w:pPr>
      <w:r w:rsidRPr="0003035A">
        <w:rPr>
          <w:b/>
        </w:rPr>
        <w:tab/>
      </w:r>
      <w:r w:rsidRPr="0003035A">
        <w:t xml:space="preserve">      </w:t>
      </w:r>
      <w:r w:rsidRPr="0003035A">
        <w:rPr>
          <w:szCs w:val="24"/>
        </w:rPr>
        <w:t xml:space="preserve">  </w:t>
      </w:r>
      <w:r>
        <w:rPr>
          <w:szCs w:val="24"/>
        </w:rPr>
        <w:t xml:space="preserve"> </w:t>
      </w:r>
      <w:r w:rsidRPr="0003035A">
        <w:t>Įgalioti Savivaldybės administracijos direktorių</w:t>
      </w:r>
      <w:r w:rsidRPr="0003035A">
        <w:rPr>
          <w:lang w:eastAsia="lt-LT"/>
        </w:rPr>
        <w:t xml:space="preserve"> pasirašyti sprendimo 1 punkte nurodyto būsto pirkimo ir pardavimo sutartį notarų biure.</w:t>
      </w:r>
    </w:p>
    <w:p w14:paraId="4315EE76" w14:textId="29588DD1" w:rsidR="0003035A" w:rsidRPr="0003035A" w:rsidRDefault="0003035A" w:rsidP="0003035A">
      <w:pPr>
        <w:tabs>
          <w:tab w:val="left" w:pos="0"/>
        </w:tabs>
        <w:ind w:firstLine="0"/>
        <w:rPr>
          <w:szCs w:val="24"/>
          <w:lang w:eastAsia="lt-LT"/>
        </w:rPr>
      </w:pPr>
      <w:r w:rsidRPr="0003035A">
        <w:rPr>
          <w:szCs w:val="24"/>
          <w:lang w:eastAsia="lt-LT"/>
        </w:rPr>
        <w:t xml:space="preserve">                    </w:t>
      </w:r>
      <w:r>
        <w:rPr>
          <w:szCs w:val="24"/>
          <w:lang w:eastAsia="lt-LT"/>
        </w:rPr>
        <w:t xml:space="preserve"> </w:t>
      </w:r>
      <w:r w:rsidRPr="0003035A">
        <w:rPr>
          <w:lang w:eastAsia="lt-LT"/>
        </w:rPr>
        <w:t>Nustatyti, kad pirkimo ir pardavimo sutarties sudarymo išlaidas apmoka pirkėjas.</w:t>
      </w:r>
    </w:p>
    <w:p w14:paraId="0889B28B" w14:textId="3B69F2DE" w:rsidR="00D92DA9" w:rsidRPr="0048099C" w:rsidRDefault="00D92DA9" w:rsidP="0003035A">
      <w:pPr>
        <w:rPr>
          <w:szCs w:val="24"/>
        </w:rPr>
      </w:pPr>
      <w:r>
        <w:rPr>
          <w:szCs w:val="24"/>
        </w:rPr>
        <w:t xml:space="preserve">         </w:t>
      </w:r>
      <w:r w:rsidRPr="0048099C">
        <w:rPr>
          <w:szCs w:val="24"/>
        </w:rPr>
        <w:t>Balsuota už pateiktą sprendimo projektą – 1</w:t>
      </w:r>
      <w:r>
        <w:rPr>
          <w:szCs w:val="24"/>
        </w:rPr>
        <w:t>5</w:t>
      </w:r>
      <w:r w:rsidRPr="0048099C">
        <w:rPr>
          <w:szCs w:val="24"/>
        </w:rPr>
        <w:t xml:space="preserve"> už.</w:t>
      </w:r>
    </w:p>
    <w:p w14:paraId="259323E3" w14:textId="77777777" w:rsidR="00D92DA9" w:rsidRDefault="00D92DA9" w:rsidP="00D92DA9">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3C2D57DE" w14:textId="7CDC14D8" w:rsidR="001959EB" w:rsidRDefault="001959EB" w:rsidP="001959EB">
      <w:pPr>
        <w:pStyle w:val="Sraopastraipa"/>
        <w:tabs>
          <w:tab w:val="left" w:pos="1276"/>
          <w:tab w:val="left" w:pos="1418"/>
          <w:tab w:val="left" w:pos="1560"/>
          <w:tab w:val="left" w:pos="1701"/>
          <w:tab w:val="left" w:pos="1843"/>
        </w:tabs>
        <w:ind w:left="0" w:firstLine="1276"/>
        <w:contextualSpacing/>
      </w:pPr>
    </w:p>
    <w:p w14:paraId="0C8DD164" w14:textId="25DBAED1" w:rsidR="005F4B74" w:rsidRPr="00D92DA9" w:rsidRDefault="00D92DA9" w:rsidP="00E4666A">
      <w:pPr>
        <w:pStyle w:val="Sraopastraipa"/>
        <w:numPr>
          <w:ilvl w:val="0"/>
          <w:numId w:val="19"/>
        </w:numPr>
        <w:tabs>
          <w:tab w:val="left" w:pos="1276"/>
          <w:tab w:val="left" w:pos="1418"/>
          <w:tab w:val="left" w:pos="1560"/>
          <w:tab w:val="left" w:pos="1701"/>
          <w:tab w:val="left" w:pos="1843"/>
        </w:tabs>
        <w:ind w:left="0" w:firstLine="1276"/>
        <w:contextualSpacing/>
      </w:pPr>
      <w:r>
        <w:t xml:space="preserve">SVARSTYTA. </w:t>
      </w:r>
      <w:r w:rsidR="0003035A">
        <w:t>Ilgalaikio turto perėmimas Savivaldybės nuosavybėn ir jo perdavimas valdyti, naudoti ir disponuoti juo patikėjimo teise</w:t>
      </w:r>
      <w:r>
        <w:rPr>
          <w:iCs/>
        </w:rPr>
        <w:t>.</w:t>
      </w:r>
    </w:p>
    <w:p w14:paraId="2ADFBE38" w14:textId="14CD53EF" w:rsidR="0003035A" w:rsidRPr="00CE607F" w:rsidRDefault="00D92DA9" w:rsidP="0003035A">
      <w:pPr>
        <w:pStyle w:val="Betarp"/>
        <w:rPr>
          <w:szCs w:val="24"/>
        </w:rPr>
      </w:pPr>
      <w:r>
        <w:rPr>
          <w:iCs/>
        </w:rPr>
        <w:t xml:space="preserve">          Ūkio plėtros ir ekologijos komiteto pirmininkas Albinas Maslauskas teikė sprendimo projektą – </w:t>
      </w:r>
      <w:r w:rsidR="0003035A">
        <w:rPr>
          <w:iCs/>
        </w:rPr>
        <w:t>s</w:t>
      </w:r>
      <w:r w:rsidR="0003035A" w:rsidRPr="00CE607F">
        <w:rPr>
          <w:szCs w:val="24"/>
        </w:rPr>
        <w:t>utikti perimti Rietavo savivaldybės nuosavybėn ilgalaikį materialųjį turtą, kurio įsigijimo vertė –  18622,30 Eur, sukauptas nusidėvėjimas – 12103,26 Eur, balansinė vertė – 6519,04 Eur,  šiuo metu valdomą Tverų bendruomenės nuosavybės teise. Perimtas turtas bus naudojamas</w:t>
      </w:r>
      <w:r w:rsidR="0003035A">
        <w:rPr>
          <w:szCs w:val="24"/>
        </w:rPr>
        <w:t xml:space="preserve"> </w:t>
      </w:r>
      <w:r w:rsidR="0003035A" w:rsidRPr="00CE607F">
        <w:rPr>
          <w:szCs w:val="24"/>
        </w:rPr>
        <w:t xml:space="preserve">savivaldybės savarankiškosioms funkcijoms įgyvendinti – </w:t>
      </w:r>
      <w:r w:rsidR="0003035A" w:rsidRPr="00CE607F">
        <w:rPr>
          <w:bCs/>
          <w:szCs w:val="24"/>
        </w:rPr>
        <w:t xml:space="preserve">gyventojų bendrosios kultūros ugdymui ir etnokultūros puoselėjimui, </w:t>
      </w:r>
      <w:r w:rsidR="0003035A" w:rsidRPr="00CE607F">
        <w:rPr>
          <w:szCs w:val="24"/>
        </w:rPr>
        <w:t>sąlygų verslo ir turizmo plėtrai sudarymui ir šios veiklos skatinimui.</w:t>
      </w:r>
    </w:p>
    <w:p w14:paraId="02DBFADA" w14:textId="51F22218" w:rsidR="0003035A" w:rsidRPr="00CE607F" w:rsidRDefault="0003035A" w:rsidP="0003035A">
      <w:pPr>
        <w:rPr>
          <w:szCs w:val="24"/>
        </w:rPr>
      </w:pPr>
      <w:r>
        <w:rPr>
          <w:szCs w:val="24"/>
        </w:rPr>
        <w:t xml:space="preserve">         </w:t>
      </w:r>
      <w:r w:rsidRPr="00CE607F">
        <w:rPr>
          <w:szCs w:val="24"/>
        </w:rPr>
        <w:t>Perduoti  sprendimo 1 punkte nurodytą turtą valdyti, naudoti ir disponuoti patikėjimo teise:</w:t>
      </w:r>
      <w:r>
        <w:rPr>
          <w:szCs w:val="24"/>
        </w:rPr>
        <w:t xml:space="preserve"> </w:t>
      </w:r>
      <w:r w:rsidRPr="00CE607F">
        <w:rPr>
          <w:szCs w:val="24"/>
        </w:rPr>
        <w:t>Rietavo</w:t>
      </w:r>
      <w:r w:rsidRPr="00CE607F">
        <w:rPr>
          <w:bCs/>
          <w:szCs w:val="24"/>
        </w:rPr>
        <w:t xml:space="preserve"> savivaldybės administracijos Tverų seniūnijai turtą, kurio </w:t>
      </w:r>
      <w:r w:rsidRPr="00CE607F">
        <w:rPr>
          <w:szCs w:val="24"/>
        </w:rPr>
        <w:t xml:space="preserve">įsigijimo vertė –  17463,82 Eur, sukauptas nusidėvėjimas – 11966,51 Eur, balansinė vertė – 5497,31 Eur (1 priedas); </w:t>
      </w:r>
      <w:r w:rsidRPr="00CE607F">
        <w:rPr>
          <w:bCs/>
          <w:szCs w:val="24"/>
        </w:rPr>
        <w:t>Rietavo sav</w:t>
      </w:r>
      <w:r>
        <w:rPr>
          <w:bCs/>
          <w:szCs w:val="24"/>
        </w:rPr>
        <w:t>.</w:t>
      </w:r>
      <w:r w:rsidRPr="00CE607F">
        <w:rPr>
          <w:bCs/>
          <w:szCs w:val="24"/>
        </w:rPr>
        <w:t xml:space="preserve"> Tverų gimnazijai turtą, kurio </w:t>
      </w:r>
      <w:r w:rsidRPr="00CE607F">
        <w:rPr>
          <w:szCs w:val="24"/>
        </w:rPr>
        <w:t>įsigijimo vertė –  1158,48 Eur, sukauptas nusidėvėjimas – 136,75 Eur, balansinė vertė – 1021,73 Eur (2 priedas).</w:t>
      </w:r>
    </w:p>
    <w:p w14:paraId="4C333AB6" w14:textId="365BBBD3" w:rsidR="0003035A" w:rsidRPr="00CE607F" w:rsidRDefault="0003035A" w:rsidP="0003035A">
      <w:pPr>
        <w:tabs>
          <w:tab w:val="left" w:pos="1247"/>
          <w:tab w:val="left" w:pos="1560"/>
        </w:tabs>
        <w:rPr>
          <w:color w:val="000000" w:themeColor="text1"/>
          <w:szCs w:val="24"/>
        </w:rPr>
      </w:pPr>
      <w:r w:rsidRPr="00CE607F">
        <w:rPr>
          <w:bCs/>
          <w:szCs w:val="24"/>
        </w:rPr>
        <w:t xml:space="preserve">         </w:t>
      </w:r>
      <w:r w:rsidRPr="00CE607F">
        <w:rPr>
          <w:color w:val="000000" w:themeColor="text1"/>
          <w:szCs w:val="24"/>
        </w:rPr>
        <w:t xml:space="preserve">Įgalioti Rietavo savivaldybės vardu Rietavo savivaldybės administracijos direktorių Vytautą </w:t>
      </w:r>
      <w:proofErr w:type="spellStart"/>
      <w:r w:rsidRPr="00CE607F">
        <w:rPr>
          <w:color w:val="000000" w:themeColor="text1"/>
          <w:szCs w:val="24"/>
        </w:rPr>
        <w:t>Dičiūną</w:t>
      </w:r>
      <w:proofErr w:type="spellEnd"/>
      <w:r w:rsidRPr="00CE607F">
        <w:rPr>
          <w:color w:val="000000" w:themeColor="text1"/>
          <w:szCs w:val="24"/>
        </w:rPr>
        <w:t xml:space="preserve"> pasirašyti sprendimo 1</w:t>
      </w:r>
      <w:r>
        <w:rPr>
          <w:color w:val="000000" w:themeColor="text1"/>
          <w:szCs w:val="24"/>
        </w:rPr>
        <w:t xml:space="preserve"> punkte</w:t>
      </w:r>
      <w:r w:rsidRPr="00CE607F">
        <w:rPr>
          <w:color w:val="000000" w:themeColor="text1"/>
          <w:szCs w:val="24"/>
        </w:rPr>
        <w:t xml:space="preserve">   nurodyto turto  perdavimo ir priėmimo  aktus. </w:t>
      </w:r>
    </w:p>
    <w:p w14:paraId="59218C61" w14:textId="08EAFA47" w:rsidR="00065209" w:rsidRPr="0048099C" w:rsidRDefault="00065209" w:rsidP="0003035A">
      <w:pPr>
        <w:rPr>
          <w:szCs w:val="24"/>
        </w:rPr>
      </w:pPr>
      <w:r>
        <w:rPr>
          <w:szCs w:val="24"/>
        </w:rPr>
        <w:t xml:space="preserve">         </w:t>
      </w:r>
      <w:r w:rsidRPr="0048099C">
        <w:rPr>
          <w:szCs w:val="24"/>
        </w:rPr>
        <w:t>Balsuota už pateiktą sprendimo projektą – 1</w:t>
      </w:r>
      <w:r w:rsidR="00B85F89">
        <w:rPr>
          <w:szCs w:val="24"/>
        </w:rPr>
        <w:t>5</w:t>
      </w:r>
      <w:r w:rsidRPr="0048099C">
        <w:rPr>
          <w:szCs w:val="24"/>
        </w:rPr>
        <w:t xml:space="preserve"> už.</w:t>
      </w:r>
    </w:p>
    <w:p w14:paraId="771349DD" w14:textId="77777777" w:rsidR="00065209" w:rsidRDefault="00065209" w:rsidP="00065209">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6B593A61" w14:textId="77777777" w:rsidR="00065209" w:rsidRDefault="00065209" w:rsidP="00D92DA9">
      <w:pPr>
        <w:pStyle w:val="Sraopastraipa"/>
        <w:tabs>
          <w:tab w:val="left" w:pos="1418"/>
          <w:tab w:val="left" w:pos="1560"/>
          <w:tab w:val="left" w:pos="1701"/>
          <w:tab w:val="left" w:pos="1843"/>
        </w:tabs>
        <w:ind w:left="0" w:firstLine="1276"/>
        <w:contextualSpacing/>
      </w:pPr>
    </w:p>
    <w:p w14:paraId="113B9595" w14:textId="6A59C9F4" w:rsidR="005F4B74" w:rsidRPr="00065209" w:rsidRDefault="00065209" w:rsidP="00E4666A">
      <w:pPr>
        <w:pStyle w:val="Sraopastraipa"/>
        <w:numPr>
          <w:ilvl w:val="0"/>
          <w:numId w:val="19"/>
        </w:numPr>
        <w:tabs>
          <w:tab w:val="left" w:pos="1276"/>
          <w:tab w:val="left" w:pos="1418"/>
          <w:tab w:val="left" w:pos="1560"/>
          <w:tab w:val="left" w:pos="1701"/>
          <w:tab w:val="left" w:pos="1843"/>
        </w:tabs>
        <w:ind w:left="0" w:firstLine="1276"/>
        <w:contextualSpacing/>
      </w:pPr>
      <w:r>
        <w:t xml:space="preserve">SVARSTYTA. </w:t>
      </w:r>
      <w:r w:rsidR="008D178E">
        <w:t>2023 metų nekilnojamojo turto mokesčio tarifų nustatym</w:t>
      </w:r>
      <w:r>
        <w:rPr>
          <w:iCs/>
        </w:rPr>
        <w:t>as.</w:t>
      </w:r>
    </w:p>
    <w:p w14:paraId="5FF8E5D2" w14:textId="7C2AA5C4" w:rsidR="008D178E" w:rsidRDefault="00065209" w:rsidP="008D178E">
      <w:pPr>
        <w:rPr>
          <w:szCs w:val="24"/>
        </w:rPr>
      </w:pPr>
      <w:r>
        <w:rPr>
          <w:iCs/>
        </w:rPr>
        <w:t xml:space="preserve">         </w:t>
      </w:r>
      <w:bookmarkStart w:id="17" w:name="_Hlk103241112"/>
      <w:r w:rsidR="008D178E">
        <w:t xml:space="preserve">Finansų ir ekonomikos komiteto pirmininkas Jonas Eugenijus </w:t>
      </w:r>
      <w:proofErr w:type="spellStart"/>
      <w:r w:rsidR="008D178E">
        <w:t>Bačinskas</w:t>
      </w:r>
      <w:proofErr w:type="spellEnd"/>
      <w:r w:rsidR="008D178E">
        <w:rPr>
          <w:iCs/>
        </w:rPr>
        <w:t xml:space="preserve"> </w:t>
      </w:r>
      <w:r>
        <w:rPr>
          <w:iCs/>
        </w:rPr>
        <w:t>teikė sprendimo projektą –</w:t>
      </w:r>
      <w:bookmarkEnd w:id="17"/>
      <w:r>
        <w:rPr>
          <w:iCs/>
        </w:rPr>
        <w:t xml:space="preserve"> </w:t>
      </w:r>
      <w:r w:rsidR="008D178E">
        <w:rPr>
          <w:iCs/>
        </w:rPr>
        <w:t>n</w:t>
      </w:r>
      <w:r w:rsidR="008D178E" w:rsidRPr="00D4486F">
        <w:rPr>
          <w:szCs w:val="24"/>
        </w:rPr>
        <w:t>ustatyti 202</w:t>
      </w:r>
      <w:r w:rsidR="008D178E">
        <w:rPr>
          <w:szCs w:val="24"/>
        </w:rPr>
        <w:t>3</w:t>
      </w:r>
      <w:r w:rsidR="008D178E" w:rsidRPr="00D4486F">
        <w:rPr>
          <w:szCs w:val="24"/>
        </w:rPr>
        <w:t xml:space="preserve"> metų nekilnojamojo</w:t>
      </w:r>
      <w:r w:rsidR="008D178E">
        <w:rPr>
          <w:szCs w:val="24"/>
        </w:rPr>
        <w:t xml:space="preserve"> turto mokesčio tarifus Rietavo</w:t>
      </w:r>
      <w:r w:rsidR="008D178E" w:rsidRPr="00D4486F">
        <w:rPr>
          <w:szCs w:val="24"/>
        </w:rPr>
        <w:t xml:space="preserve"> savivaldybės teritorijoje:</w:t>
      </w:r>
      <w:r w:rsidR="008D178E">
        <w:rPr>
          <w:szCs w:val="24"/>
        </w:rPr>
        <w:t xml:space="preserve"> 0,5 proc.</w:t>
      </w:r>
      <w:r w:rsidR="008D178E" w:rsidRPr="00D4486F">
        <w:rPr>
          <w:szCs w:val="24"/>
        </w:rPr>
        <w:t xml:space="preserve"> nekilnojamojo turto mokestin</w:t>
      </w:r>
      <w:r w:rsidR="008D178E">
        <w:rPr>
          <w:szCs w:val="24"/>
        </w:rPr>
        <w:t xml:space="preserve">ės vertės nekilnojamajam turtui; </w:t>
      </w:r>
      <w:r w:rsidR="008D178E" w:rsidRPr="00D4486F">
        <w:rPr>
          <w:szCs w:val="24"/>
        </w:rPr>
        <w:t>3</w:t>
      </w:r>
      <w:r w:rsidR="008D178E">
        <w:rPr>
          <w:szCs w:val="24"/>
        </w:rPr>
        <w:t>,0 proc.</w:t>
      </w:r>
      <w:r w:rsidR="008D178E" w:rsidRPr="00D4486F">
        <w:rPr>
          <w:szCs w:val="24"/>
        </w:rPr>
        <w:t xml:space="preserve"> apleistam ir neprižiūrimam nekilnojamajam turtui.</w:t>
      </w:r>
    </w:p>
    <w:p w14:paraId="0B264911" w14:textId="183D3160" w:rsidR="008D178E" w:rsidRDefault="00B85F89" w:rsidP="008D178E">
      <w:pPr>
        <w:rPr>
          <w:szCs w:val="24"/>
        </w:rPr>
      </w:pPr>
      <w:r>
        <w:rPr>
          <w:szCs w:val="24"/>
        </w:rPr>
        <w:t xml:space="preserve">         Tarybos narys Augustas </w:t>
      </w:r>
      <w:proofErr w:type="spellStart"/>
      <w:r>
        <w:rPr>
          <w:szCs w:val="24"/>
        </w:rPr>
        <w:t>Šlimas</w:t>
      </w:r>
      <w:proofErr w:type="spellEnd"/>
      <w:r>
        <w:rPr>
          <w:szCs w:val="24"/>
        </w:rPr>
        <w:t>: ar seniūnai žino, kiek turima apleistų pastatų?</w:t>
      </w:r>
    </w:p>
    <w:p w14:paraId="7E9BFE9F" w14:textId="0FCAB80F" w:rsidR="00B85F89" w:rsidRDefault="00B85F89" w:rsidP="008D178E">
      <w:pPr>
        <w:rPr>
          <w:szCs w:val="24"/>
        </w:rPr>
      </w:pPr>
      <w:r>
        <w:rPr>
          <w:szCs w:val="24"/>
        </w:rPr>
        <w:t xml:space="preserve">         Savivaldybės meras Antanas Černeckis: </w:t>
      </w:r>
      <w:r w:rsidR="00856E09">
        <w:rPr>
          <w:szCs w:val="24"/>
        </w:rPr>
        <w:t xml:space="preserve">tokie pastatai registruojami, bet nėra paprasta rasti savininkus. Administracija dirba šiuo klausimu gerai ir intensyviai. </w:t>
      </w:r>
    </w:p>
    <w:p w14:paraId="30535C52" w14:textId="6A9580F4" w:rsidR="00065209" w:rsidRPr="0048099C" w:rsidRDefault="00065209" w:rsidP="008D178E">
      <w:pPr>
        <w:rPr>
          <w:szCs w:val="24"/>
        </w:rPr>
      </w:pPr>
      <w:r>
        <w:rPr>
          <w:szCs w:val="24"/>
        </w:rPr>
        <w:t xml:space="preserve">         </w:t>
      </w:r>
      <w:r w:rsidRPr="0048099C">
        <w:rPr>
          <w:szCs w:val="24"/>
        </w:rPr>
        <w:t>Balsuota už pateiktą sprendimo projektą – 1</w:t>
      </w:r>
      <w:r>
        <w:rPr>
          <w:szCs w:val="24"/>
        </w:rPr>
        <w:t>5</w:t>
      </w:r>
      <w:r w:rsidRPr="0048099C">
        <w:rPr>
          <w:szCs w:val="24"/>
        </w:rPr>
        <w:t xml:space="preserve"> už.</w:t>
      </w:r>
    </w:p>
    <w:p w14:paraId="09097BB3" w14:textId="77777777" w:rsidR="00065209" w:rsidRDefault="00065209" w:rsidP="00065209">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480AB86B" w14:textId="07B5B85F" w:rsidR="00065209" w:rsidRDefault="00065209" w:rsidP="00065209">
      <w:pPr>
        <w:pStyle w:val="Sraopastraipa"/>
        <w:tabs>
          <w:tab w:val="left" w:pos="1276"/>
          <w:tab w:val="left" w:pos="1418"/>
          <w:tab w:val="left" w:pos="1560"/>
          <w:tab w:val="left" w:pos="1701"/>
          <w:tab w:val="left" w:pos="1843"/>
        </w:tabs>
        <w:ind w:left="0" w:firstLine="1276"/>
        <w:contextualSpacing/>
      </w:pPr>
    </w:p>
    <w:p w14:paraId="77FC4ACF" w14:textId="77777777" w:rsidR="001A440E" w:rsidRPr="00637B29" w:rsidRDefault="001A440E" w:rsidP="001A440E">
      <w:pPr>
        <w:ind w:firstLine="709"/>
        <w:rPr>
          <w:rFonts w:eastAsia="Calibri"/>
        </w:rPr>
      </w:pPr>
    </w:p>
    <w:p w14:paraId="66F3340A" w14:textId="4AA9F13B" w:rsidR="009D089E" w:rsidRPr="00343CDD" w:rsidRDefault="009D089E" w:rsidP="007A7921">
      <w:pPr>
        <w:pStyle w:val="Sraopastraipa"/>
        <w:numPr>
          <w:ilvl w:val="0"/>
          <w:numId w:val="19"/>
        </w:numPr>
        <w:tabs>
          <w:tab w:val="left" w:pos="1276"/>
          <w:tab w:val="left" w:pos="1418"/>
          <w:tab w:val="left" w:pos="1560"/>
          <w:tab w:val="left" w:pos="1701"/>
          <w:tab w:val="left" w:pos="1843"/>
        </w:tabs>
        <w:contextualSpacing/>
      </w:pPr>
      <w:r w:rsidRPr="00343CDD">
        <w:t>Savivaldybės mero informacija.</w:t>
      </w:r>
    </w:p>
    <w:p w14:paraId="7AE49859" w14:textId="4484D56C" w:rsidR="008D178E" w:rsidRDefault="00B12B5D" w:rsidP="005A0376">
      <w:pPr>
        <w:pStyle w:val="prastasistinklapis"/>
        <w:shd w:val="clear" w:color="auto" w:fill="FFFFFF"/>
        <w:jc w:val="left"/>
        <w:rPr>
          <w:b w:val="0"/>
        </w:rPr>
      </w:pPr>
      <w:r w:rsidRPr="00343CDD">
        <w:t xml:space="preserve">           </w:t>
      </w:r>
      <w:r>
        <w:t xml:space="preserve">   </w:t>
      </w:r>
      <w:r w:rsidR="009B6E42">
        <w:t xml:space="preserve"> </w:t>
      </w:r>
      <w:r w:rsidR="00527FBA">
        <w:t xml:space="preserve">  </w:t>
      </w:r>
      <w:r w:rsidR="00B40B9D">
        <w:t xml:space="preserve">  </w:t>
      </w:r>
      <w:r w:rsidR="00E4666A">
        <w:t xml:space="preserve">  </w:t>
      </w:r>
      <w:r w:rsidR="009D089E" w:rsidRPr="00B12B5D">
        <w:rPr>
          <w:b w:val="0"/>
        </w:rPr>
        <w:t>Savivaldybės meras Antanas Černeckis</w:t>
      </w:r>
      <w:r w:rsidR="00267B8D">
        <w:rPr>
          <w:b w:val="0"/>
        </w:rPr>
        <w:t xml:space="preserve">: </w:t>
      </w:r>
      <w:r w:rsidR="002E44A5">
        <w:rPr>
          <w:b w:val="0"/>
        </w:rPr>
        <w:t xml:space="preserve">kitas Tarybos posėdis planuojamas birželio viduryje, nes reikės priimti sprendimą dėl trumpalaikės paskolos paėmimo. Vakar vakare Rietavo centre kilo gaisras, sudegė pastatas. Priežastys aiškinamos. Gyventojams buvo siūloma pagalba, </w:t>
      </w:r>
      <w:r w:rsidR="00713066">
        <w:rPr>
          <w:b w:val="0"/>
        </w:rPr>
        <w:t>laikinai jie apsigyveno pas gimines</w:t>
      </w:r>
      <w:r w:rsidR="002E44A5">
        <w:rPr>
          <w:b w:val="0"/>
        </w:rPr>
        <w:t xml:space="preserve">. </w:t>
      </w:r>
    </w:p>
    <w:p w14:paraId="36FC76AA" w14:textId="6E8342B4" w:rsidR="00713066" w:rsidRDefault="00713066" w:rsidP="005A0376">
      <w:pPr>
        <w:pStyle w:val="prastasistinklapis"/>
        <w:shd w:val="clear" w:color="auto" w:fill="FFFFFF"/>
        <w:jc w:val="left"/>
        <w:rPr>
          <w:b w:val="0"/>
        </w:rPr>
      </w:pPr>
      <w:r>
        <w:rPr>
          <w:b w:val="0"/>
        </w:rPr>
        <w:t xml:space="preserve">                     Pajudėjo kai kurie darbai: kelių tvarkymas, projektai. Viskas eitų sk</w:t>
      </w:r>
      <w:r>
        <w:rPr>
          <w:b w:val="0"/>
        </w:rPr>
        <w:t>l</w:t>
      </w:r>
      <w:r>
        <w:rPr>
          <w:b w:val="0"/>
        </w:rPr>
        <w:t xml:space="preserve">andžiau, jeigu ne situacija Ukrainoje. Šiuo metu buvusiame Žemaitijos kolegijos bendrabutyje gyvena virš 60 ukrainiečių, 15 – pas privačius asmenis. Daug išlaidų patiriame, aiškinomės su Socialinės apsaugos ir darbo ministerija. </w:t>
      </w:r>
      <w:r w:rsidR="00872A30">
        <w:rPr>
          <w:b w:val="0"/>
        </w:rPr>
        <w:t xml:space="preserve">Dalį reikalingų lėšų surenkame iš paramos (gyventojų, </w:t>
      </w:r>
      <w:proofErr w:type="spellStart"/>
      <w:r w:rsidR="00872A30">
        <w:rPr>
          <w:b w:val="0"/>
        </w:rPr>
        <w:t>Zarbeko</w:t>
      </w:r>
      <w:proofErr w:type="spellEnd"/>
      <w:r w:rsidR="00872A30">
        <w:rPr>
          <w:b w:val="0"/>
        </w:rPr>
        <w:t xml:space="preserve"> bendruomenės). Tikimės, kad dalį lėšų kompensuos. </w:t>
      </w:r>
    </w:p>
    <w:p w14:paraId="3CA2E26F" w14:textId="1F4B47B3" w:rsidR="00872A30" w:rsidRDefault="00872A30" w:rsidP="005A0376">
      <w:pPr>
        <w:pStyle w:val="prastasistinklapis"/>
        <w:shd w:val="clear" w:color="auto" w:fill="FFFFFF"/>
        <w:jc w:val="left"/>
        <w:rPr>
          <w:b w:val="0"/>
          <w:bCs/>
        </w:rPr>
      </w:pPr>
      <w:r>
        <w:rPr>
          <w:b w:val="0"/>
        </w:rPr>
        <w:t xml:space="preserve">                     Kita problema – </w:t>
      </w:r>
      <w:r w:rsidRPr="00872A30">
        <w:rPr>
          <w:b w:val="0"/>
          <w:bCs/>
        </w:rPr>
        <w:t>Antrojo pasaulinio karo Sovietų Sąjungos karių pala</w:t>
      </w:r>
      <w:r>
        <w:rPr>
          <w:b w:val="0"/>
          <w:bCs/>
        </w:rPr>
        <w:t>i</w:t>
      </w:r>
      <w:r w:rsidRPr="00872A30">
        <w:rPr>
          <w:b w:val="0"/>
          <w:bCs/>
        </w:rPr>
        <w:t>dojimo vietoje esantis monumentas</w:t>
      </w:r>
      <w:r>
        <w:rPr>
          <w:b w:val="0"/>
          <w:bCs/>
        </w:rPr>
        <w:t xml:space="preserve">. Arba mes turime jį nugriauti, arba remontuoti. </w:t>
      </w:r>
    </w:p>
    <w:p w14:paraId="260A5600" w14:textId="3178674B" w:rsidR="00872A30" w:rsidRDefault="00872A30" w:rsidP="005A0376">
      <w:pPr>
        <w:pStyle w:val="prastasistinklapis"/>
        <w:shd w:val="clear" w:color="auto" w:fill="FFFFFF"/>
        <w:jc w:val="left"/>
        <w:rPr>
          <w:b w:val="0"/>
          <w:bCs/>
        </w:rPr>
      </w:pPr>
      <w:r>
        <w:rPr>
          <w:b w:val="0"/>
          <w:bCs/>
        </w:rPr>
        <w:t xml:space="preserve">                     Demonstruotos nuotraukos, kurios parodo, kokia monumento būklė. 2003 m. monumentas remontuotas, bet, matyt, nekokybiškai atliktas remontas, nes fasadas suskilęs, viskas nutrupėję. </w:t>
      </w:r>
      <w:r w:rsidR="00984857">
        <w:rPr>
          <w:b w:val="0"/>
          <w:bCs/>
        </w:rPr>
        <w:t xml:space="preserve">Pasitarkime, ką darome. Karių atminimas bus saugomas. Pateikė informaciją, kaip buvo laidojami, renkami žuvusių palaikai. Planuojam atminimo akmenį, esantį šone, </w:t>
      </w:r>
      <w:proofErr w:type="spellStart"/>
      <w:r w:rsidR="00984857">
        <w:rPr>
          <w:b w:val="0"/>
          <w:bCs/>
        </w:rPr>
        <w:t>perkeltį</w:t>
      </w:r>
      <w:proofErr w:type="spellEnd"/>
      <w:r w:rsidR="00984857">
        <w:rPr>
          <w:b w:val="0"/>
          <w:bCs/>
        </w:rPr>
        <w:t xml:space="preserve"> į monumento vietą. Ant vartų liks užrašas, kad palaidoti kariai. Monumentas nėra paveldo sąrašuose</w:t>
      </w:r>
      <w:r w:rsidR="00AD51E3">
        <w:rPr>
          <w:b w:val="0"/>
          <w:bCs/>
        </w:rPr>
        <w:t>.</w:t>
      </w:r>
    </w:p>
    <w:p w14:paraId="731F74F8" w14:textId="03FFFF83" w:rsidR="00AD51E3" w:rsidRDefault="00AD51E3" w:rsidP="005A0376">
      <w:pPr>
        <w:pStyle w:val="prastasistinklapis"/>
        <w:shd w:val="clear" w:color="auto" w:fill="FFFFFF"/>
        <w:jc w:val="left"/>
        <w:rPr>
          <w:b w:val="0"/>
          <w:bCs/>
        </w:rPr>
      </w:pPr>
      <w:r>
        <w:rPr>
          <w:b w:val="0"/>
          <w:bCs/>
        </w:rPr>
        <w:t xml:space="preserve">                     Tarybos narys Viktoras </w:t>
      </w:r>
      <w:proofErr w:type="spellStart"/>
      <w:r>
        <w:rPr>
          <w:b w:val="0"/>
          <w:bCs/>
        </w:rPr>
        <w:t>Krajinas</w:t>
      </w:r>
      <w:proofErr w:type="spellEnd"/>
      <w:r>
        <w:rPr>
          <w:b w:val="0"/>
          <w:bCs/>
        </w:rPr>
        <w:t>: sprendimo šiandien nepriimame.</w:t>
      </w:r>
    </w:p>
    <w:p w14:paraId="0EF9E57D" w14:textId="1B0E179A" w:rsidR="00AD51E3" w:rsidRDefault="00AD51E3" w:rsidP="005A0376">
      <w:pPr>
        <w:pStyle w:val="prastasistinklapis"/>
        <w:shd w:val="clear" w:color="auto" w:fill="FFFFFF"/>
        <w:jc w:val="left"/>
        <w:rPr>
          <w:b w:val="0"/>
          <w:bCs/>
        </w:rPr>
      </w:pPr>
      <w:r>
        <w:rPr>
          <w:b w:val="0"/>
          <w:bCs/>
        </w:rPr>
        <w:t xml:space="preserve">                     Savivaldybės meras Antanas Černeckis: sprendimo nereikia priimti, užtenka protokolinio nutarimo.</w:t>
      </w:r>
    </w:p>
    <w:p w14:paraId="06AC3083" w14:textId="5D80B342" w:rsidR="00AD51E3" w:rsidRDefault="00AD51E3" w:rsidP="005A0376">
      <w:pPr>
        <w:pStyle w:val="prastasistinklapis"/>
        <w:shd w:val="clear" w:color="auto" w:fill="FFFFFF"/>
        <w:jc w:val="left"/>
        <w:rPr>
          <w:b w:val="0"/>
          <w:bCs/>
        </w:rPr>
      </w:pPr>
      <w:r>
        <w:rPr>
          <w:b w:val="0"/>
          <w:bCs/>
        </w:rPr>
        <w:t xml:space="preserve">                     Tarybos narys Viktoras </w:t>
      </w:r>
      <w:proofErr w:type="spellStart"/>
      <w:r>
        <w:rPr>
          <w:b w:val="0"/>
          <w:bCs/>
        </w:rPr>
        <w:t>Krajinas</w:t>
      </w:r>
      <w:proofErr w:type="spellEnd"/>
      <w:r>
        <w:rPr>
          <w:b w:val="0"/>
          <w:bCs/>
        </w:rPr>
        <w:t>: apklausiau žmones ir aš, daugelis pasisako, kad tokio paminklo nereikia. Mano nuomone, žinome, kokia situacija Ukrainoje, kai apšaudomos ligoninės, vaikai. Nereikia mums tokio paminklo.</w:t>
      </w:r>
    </w:p>
    <w:p w14:paraId="2D69CF62" w14:textId="54CAA6A4" w:rsidR="00AD51E3" w:rsidRDefault="00AD51E3" w:rsidP="005A0376">
      <w:pPr>
        <w:pStyle w:val="prastasistinklapis"/>
        <w:shd w:val="clear" w:color="auto" w:fill="FFFFFF"/>
        <w:jc w:val="left"/>
        <w:rPr>
          <w:b w:val="0"/>
          <w:bCs/>
        </w:rPr>
      </w:pPr>
      <w:r>
        <w:rPr>
          <w:b w:val="0"/>
          <w:bCs/>
        </w:rPr>
        <w:t xml:space="preserve">                     Tarybos narys Albinas Maslauskas: pritariu minčiai paminklą nukelti.</w:t>
      </w:r>
    </w:p>
    <w:p w14:paraId="7D67C9A6" w14:textId="1DDF47A7" w:rsidR="00AD51E3" w:rsidRDefault="00AD51E3" w:rsidP="005A0376">
      <w:pPr>
        <w:pStyle w:val="prastasistinklapis"/>
        <w:shd w:val="clear" w:color="auto" w:fill="FFFFFF"/>
        <w:jc w:val="left"/>
        <w:rPr>
          <w:b w:val="0"/>
          <w:bCs/>
        </w:rPr>
      </w:pPr>
      <w:r>
        <w:rPr>
          <w:b w:val="0"/>
          <w:bCs/>
        </w:rPr>
        <w:t xml:space="preserve">                     Tarybos narys Juozas </w:t>
      </w:r>
      <w:proofErr w:type="spellStart"/>
      <w:r>
        <w:rPr>
          <w:b w:val="0"/>
          <w:bCs/>
        </w:rPr>
        <w:t>Barsteiga</w:t>
      </w:r>
      <w:proofErr w:type="spellEnd"/>
      <w:r>
        <w:rPr>
          <w:b w:val="0"/>
          <w:bCs/>
        </w:rPr>
        <w:t xml:space="preserve"> pritarė, kad paminklas būtų nugriautas, o į jo vietą perkelti paminklinį akmenį.</w:t>
      </w:r>
    </w:p>
    <w:p w14:paraId="19CC8B71" w14:textId="17D30564" w:rsidR="00AD51E3" w:rsidRDefault="00AD51E3" w:rsidP="005A0376">
      <w:pPr>
        <w:pStyle w:val="prastasistinklapis"/>
        <w:shd w:val="clear" w:color="auto" w:fill="FFFFFF"/>
        <w:jc w:val="left"/>
        <w:rPr>
          <w:b w:val="0"/>
          <w:bCs/>
        </w:rPr>
      </w:pPr>
      <w:r>
        <w:rPr>
          <w:b w:val="0"/>
          <w:bCs/>
        </w:rPr>
        <w:t xml:space="preserve">                     </w:t>
      </w:r>
      <w:r w:rsidR="00DE4D6D">
        <w:rPr>
          <w:b w:val="0"/>
          <w:bCs/>
        </w:rPr>
        <w:t xml:space="preserve">Tarybos narys Augustas </w:t>
      </w:r>
      <w:proofErr w:type="spellStart"/>
      <w:r w:rsidR="00DE4D6D">
        <w:rPr>
          <w:b w:val="0"/>
          <w:bCs/>
        </w:rPr>
        <w:t>Šlimas</w:t>
      </w:r>
      <w:proofErr w:type="spellEnd"/>
      <w:r w:rsidR="00DE4D6D">
        <w:rPr>
          <w:b w:val="0"/>
          <w:bCs/>
        </w:rPr>
        <w:t>: bus tokių, kurie nepritars mūsų sprendimui nugriauti, bet aš esu už tai.</w:t>
      </w:r>
    </w:p>
    <w:p w14:paraId="15828886" w14:textId="4154172F" w:rsidR="00DE4D6D" w:rsidRDefault="00DE4D6D" w:rsidP="005A0376">
      <w:pPr>
        <w:pStyle w:val="prastasistinklapis"/>
        <w:shd w:val="clear" w:color="auto" w:fill="FFFFFF"/>
        <w:jc w:val="left"/>
        <w:rPr>
          <w:b w:val="0"/>
          <w:bCs/>
        </w:rPr>
      </w:pPr>
      <w:r>
        <w:rPr>
          <w:b w:val="0"/>
          <w:bCs/>
        </w:rPr>
        <w:t xml:space="preserve">                     Tarybos narys Alfredas Mockus: nereikia laukti, reikia nukelti.</w:t>
      </w:r>
    </w:p>
    <w:p w14:paraId="520A3978" w14:textId="757236B2" w:rsidR="00DE4D6D" w:rsidRDefault="00DE4D6D" w:rsidP="005A0376">
      <w:pPr>
        <w:pStyle w:val="prastasistinklapis"/>
        <w:shd w:val="clear" w:color="auto" w:fill="FFFFFF"/>
        <w:jc w:val="left"/>
        <w:rPr>
          <w:b w:val="0"/>
          <w:bCs/>
        </w:rPr>
      </w:pPr>
      <w:r>
        <w:rPr>
          <w:b w:val="0"/>
          <w:bCs/>
        </w:rPr>
        <w:t xml:space="preserve">                     Savivaldybės meras Antanas Černeckis: kadangi remontuoti negalime, geriausiai būtų nugriauti.</w:t>
      </w:r>
    </w:p>
    <w:p w14:paraId="39A935AA" w14:textId="1E344258" w:rsidR="00DE4D6D" w:rsidRPr="00872A30" w:rsidRDefault="00DE4D6D" w:rsidP="005A0376">
      <w:pPr>
        <w:pStyle w:val="prastasistinklapis"/>
        <w:shd w:val="clear" w:color="auto" w:fill="FFFFFF"/>
        <w:jc w:val="left"/>
        <w:rPr>
          <w:b w:val="0"/>
          <w:bCs/>
        </w:rPr>
      </w:pPr>
      <w:r>
        <w:rPr>
          <w:b w:val="0"/>
          <w:bCs/>
        </w:rPr>
        <w:t xml:space="preserve">                     Tarybos narė Vilija </w:t>
      </w:r>
      <w:proofErr w:type="spellStart"/>
      <w:r>
        <w:rPr>
          <w:b w:val="0"/>
          <w:bCs/>
        </w:rPr>
        <w:t>Razmienė</w:t>
      </w:r>
      <w:proofErr w:type="spellEnd"/>
      <w:r>
        <w:rPr>
          <w:b w:val="0"/>
          <w:bCs/>
        </w:rPr>
        <w:t xml:space="preserve">: pritariu, kad monumentą reikia nugriauti ir į tą vietą perkelti akmenį. </w:t>
      </w:r>
    </w:p>
    <w:p w14:paraId="4BBF0159" w14:textId="4BE8A0AB" w:rsidR="00DE4D6D" w:rsidRDefault="00DE4D6D" w:rsidP="00DE4D6D">
      <w:pPr>
        <w:rPr>
          <w:sz w:val="22"/>
        </w:rPr>
      </w:pPr>
      <w:r>
        <w:rPr>
          <w:b/>
        </w:rPr>
        <w:t xml:space="preserve">          </w:t>
      </w:r>
      <w:r w:rsidRPr="00DE4D6D">
        <w:rPr>
          <w:bCs/>
        </w:rPr>
        <w:t>NUSPRĘSTA. Nugriauti</w:t>
      </w:r>
      <w:r>
        <w:rPr>
          <w:b/>
        </w:rPr>
        <w:t xml:space="preserve"> </w:t>
      </w:r>
      <w:r w:rsidRPr="00952D07">
        <w:t>Rietavo miesto kapinėse,</w:t>
      </w:r>
      <w:r>
        <w:rPr>
          <w:b/>
        </w:rPr>
        <w:t xml:space="preserve"> </w:t>
      </w:r>
      <w:r>
        <w:t xml:space="preserve">Antrojo pasaulinio karo Sovietų Sąjungos karių palaidojimo vietoje (u. k. 11087) esantį monumentą. </w:t>
      </w:r>
    </w:p>
    <w:p w14:paraId="4A0E4F0B" w14:textId="77777777" w:rsidR="008D178E" w:rsidRDefault="008D178E" w:rsidP="005A0376">
      <w:pPr>
        <w:pStyle w:val="prastasistinklapis"/>
        <w:shd w:val="clear" w:color="auto" w:fill="FFFFFF"/>
        <w:jc w:val="left"/>
        <w:rPr>
          <w:b w:val="0"/>
        </w:rPr>
      </w:pPr>
    </w:p>
    <w:p w14:paraId="6CD0A9F6" w14:textId="77777777" w:rsidR="008D178E" w:rsidRDefault="008D178E" w:rsidP="008D178E">
      <w:pPr>
        <w:pStyle w:val="Sraopastraipa"/>
        <w:numPr>
          <w:ilvl w:val="0"/>
          <w:numId w:val="19"/>
        </w:numPr>
        <w:tabs>
          <w:tab w:val="left" w:pos="1134"/>
        </w:tabs>
      </w:pPr>
      <w:r>
        <w:t>Tarybos narių siūlymai, paklausimai, pastabos.</w:t>
      </w:r>
    </w:p>
    <w:p w14:paraId="0982C69C" w14:textId="35043C1D" w:rsidR="008D178E" w:rsidRDefault="00DE4D6D" w:rsidP="008D178E">
      <w:pPr>
        <w:tabs>
          <w:tab w:val="left" w:pos="1134"/>
        </w:tabs>
        <w:ind w:left="1277" w:firstLine="0"/>
      </w:pPr>
      <w:r>
        <w:t xml:space="preserve">Tarybos narė Vilija </w:t>
      </w:r>
      <w:proofErr w:type="spellStart"/>
      <w:r>
        <w:t>Razmienė</w:t>
      </w:r>
      <w:proofErr w:type="spellEnd"/>
      <w:r>
        <w:t xml:space="preserve">: ką planuojama daryti su </w:t>
      </w:r>
      <w:proofErr w:type="spellStart"/>
      <w:r>
        <w:t>Lopaičių</w:t>
      </w:r>
      <w:proofErr w:type="spellEnd"/>
      <w:r>
        <w:t xml:space="preserve"> pažintiniu taku?</w:t>
      </w:r>
    </w:p>
    <w:p w14:paraId="7E82FE25" w14:textId="01C520AF" w:rsidR="00DE4D6D" w:rsidRDefault="00E235B1" w:rsidP="00E235B1">
      <w:pPr>
        <w:tabs>
          <w:tab w:val="left" w:pos="1134"/>
        </w:tabs>
        <w:ind w:firstLine="1277"/>
      </w:pPr>
      <w:r>
        <w:t>Savivaldybės meras Antanas Černeckis: takas priklauso urėdijai. Parengtas rekonstrukcijos projektas. Planuojamos įrengti metalinės atramos. Generalinis direktorius pažadėjo, kad takas bus dėmesio centre ir jis bus sutvarkytas kitais metais. Lėšos buvo suplanuotos šiems metams, bet deja. Kad žmonės neitų avariniu taku, dalis jo buvo atpjauta, bet nesutvarkyta. Kreipiausi, kad  sutvarkytų iki galo. Yra rodyklės, kaip galima taką apeiti, nes taku eiti labai pavojinga.</w:t>
      </w:r>
    </w:p>
    <w:p w14:paraId="028399F1" w14:textId="51192940" w:rsidR="000C7482" w:rsidRDefault="000C7482" w:rsidP="00E235B1">
      <w:pPr>
        <w:tabs>
          <w:tab w:val="left" w:pos="1134"/>
        </w:tabs>
        <w:ind w:firstLine="1277"/>
      </w:pPr>
      <w:r>
        <w:t xml:space="preserve">Tarybos narys Jonas Rekašius: Savivaldybė, nesvarbu, kad neturi teisių į šį taką, vis tiek turėtų prisidėti. </w:t>
      </w:r>
    </w:p>
    <w:p w14:paraId="4D506A3F" w14:textId="292F7C99" w:rsidR="000C7482" w:rsidRDefault="000C7482" w:rsidP="00E235B1">
      <w:pPr>
        <w:tabs>
          <w:tab w:val="left" w:pos="1134"/>
        </w:tabs>
        <w:ind w:firstLine="1277"/>
      </w:pPr>
      <w:r>
        <w:t xml:space="preserve">Savivaldybės meras Antanas Černeckis: niekada nenusišaliname nuo palaikymo. Lėšų niekas neprašė. Mes turime sutvarkyti privažiavimą, tuo ir rūpinamės. Mes galime prisidėti talka ir pan. </w:t>
      </w:r>
    </w:p>
    <w:p w14:paraId="1DCBD393" w14:textId="3463A6A9" w:rsidR="000C7482" w:rsidRDefault="000C7482" w:rsidP="00E235B1">
      <w:pPr>
        <w:tabs>
          <w:tab w:val="left" w:pos="1134"/>
        </w:tabs>
        <w:ind w:firstLine="1277"/>
      </w:pPr>
      <w:r>
        <w:lastRenderedPageBreak/>
        <w:t xml:space="preserve">Tarybos narė Eglė </w:t>
      </w:r>
      <w:proofErr w:type="spellStart"/>
      <w:r>
        <w:t>Fabijonavičienė</w:t>
      </w:r>
      <w:proofErr w:type="spellEnd"/>
      <w:r>
        <w:t>: kalbame ekologijos klausimais, todėl atėjo metas ir mums patiems pasirūpinti ekologija, t. y. atsisakyti „popierinės“ posėdžio medžiagos, o naudotis planšetėmis ir kompiuteriais. Būtų nauda mūsų žemei. Technologijas esame įvaldę.</w:t>
      </w:r>
    </w:p>
    <w:p w14:paraId="6DFD7BAE" w14:textId="31B3ED66" w:rsidR="000C7482" w:rsidRDefault="000C7482" w:rsidP="00E235B1">
      <w:pPr>
        <w:tabs>
          <w:tab w:val="left" w:pos="1134"/>
        </w:tabs>
        <w:ind w:firstLine="1277"/>
      </w:pPr>
      <w:r>
        <w:t>Savivaldybės meras Antanas Černeckis: esame naudojęsi kompiuteriais posėdžių metu</w:t>
      </w:r>
      <w:r w:rsidR="003776A6">
        <w:t>, bet gal technologijos nebuvo tokios inovatyvios, todėl tai nepasiteisino. Galima suplanuoti naujame biudžete lėšas ir nupirkti kompiuterius.</w:t>
      </w:r>
    </w:p>
    <w:p w14:paraId="5EA73B71" w14:textId="682A7A32" w:rsidR="003776A6" w:rsidRDefault="003776A6" w:rsidP="00E235B1">
      <w:pPr>
        <w:tabs>
          <w:tab w:val="left" w:pos="1134"/>
        </w:tabs>
        <w:ind w:firstLine="1277"/>
      </w:pPr>
      <w:r>
        <w:t>Tarybos narys Alfredas Mockus: pasižiūrėkime, koks poreikis. Gal kai kurie geriau naudosis savo kompiuteriais.</w:t>
      </w:r>
    </w:p>
    <w:p w14:paraId="409EC760" w14:textId="76406BA9" w:rsidR="003776A6" w:rsidRDefault="003776A6" w:rsidP="00E235B1">
      <w:pPr>
        <w:tabs>
          <w:tab w:val="left" w:pos="1134"/>
        </w:tabs>
        <w:ind w:firstLine="1277"/>
      </w:pPr>
      <w:r>
        <w:t xml:space="preserve">Tarybos narė Vilija </w:t>
      </w:r>
      <w:proofErr w:type="spellStart"/>
      <w:r>
        <w:t>Razmienė</w:t>
      </w:r>
      <w:proofErr w:type="spellEnd"/>
      <w:r>
        <w:t>: ar negalima Tarybos narių kanceliarinėms išlaidom</w:t>
      </w:r>
      <w:r>
        <w:t>s</w:t>
      </w:r>
      <w:r>
        <w:t xml:space="preserve"> skirtus pinigus panaudoti kompiuteriams įsigyti?</w:t>
      </w:r>
    </w:p>
    <w:p w14:paraId="70723A27" w14:textId="5179856A" w:rsidR="003776A6" w:rsidRDefault="003776A6" w:rsidP="00E235B1">
      <w:pPr>
        <w:tabs>
          <w:tab w:val="left" w:pos="1134"/>
        </w:tabs>
        <w:ind w:firstLine="1277"/>
      </w:pPr>
      <w:r>
        <w:t>Dokumentų valdymo ir teisės skyriaus vedėja Jūratė Šedvilaitė paaiškino, kad už tuos pinigus negalima įsigyti ilgalaikio turto.</w:t>
      </w:r>
    </w:p>
    <w:p w14:paraId="3E001A63" w14:textId="55E28719" w:rsidR="003776A6" w:rsidRDefault="003776A6" w:rsidP="00E235B1">
      <w:pPr>
        <w:tabs>
          <w:tab w:val="left" w:pos="1134"/>
        </w:tabs>
        <w:ind w:firstLine="1277"/>
      </w:pPr>
      <w:r>
        <w:t xml:space="preserve">Tarybos narys Viktoras </w:t>
      </w:r>
      <w:proofErr w:type="spellStart"/>
      <w:r>
        <w:t>Krajinas</w:t>
      </w:r>
      <w:proofErr w:type="spellEnd"/>
      <w:r>
        <w:t xml:space="preserve">: pritariu Eglės </w:t>
      </w:r>
      <w:proofErr w:type="spellStart"/>
      <w:r>
        <w:t>Fabijonavičienės</w:t>
      </w:r>
      <w:proofErr w:type="spellEnd"/>
      <w:r>
        <w:t xml:space="preserve"> nuomone. Gal reikėtų pagalvoti apie liečiamus ekranus? Gavau iš Tverų seniūno raštą dėl prekybos prie </w:t>
      </w:r>
      <w:proofErr w:type="spellStart"/>
      <w:r>
        <w:t>Lopaičių</w:t>
      </w:r>
      <w:proofErr w:type="spellEnd"/>
      <w:r>
        <w:t xml:space="preserve"> piliakalnio.</w:t>
      </w:r>
    </w:p>
    <w:p w14:paraId="6E65B7C6" w14:textId="0FA9C19E" w:rsidR="003776A6" w:rsidRDefault="003776A6" w:rsidP="00E235B1">
      <w:pPr>
        <w:tabs>
          <w:tab w:val="left" w:pos="1134"/>
        </w:tabs>
        <w:ind w:firstLine="1277"/>
      </w:pPr>
      <w:r>
        <w:t xml:space="preserve">Savivaldybės meras Antanas Černeckis: žinome šią situaciją. Prie tako yra privatus miškas, o prie jo – didelė dalis mašinų stovėjimo aikštelės. </w:t>
      </w:r>
      <w:r w:rsidR="00583545">
        <w:t xml:space="preserve">Tverų bendruomenė per Vietos veiklos grupę galėjo teikti paraišką prekybos vietoms įrengti, bet nueita pačiu pigiausiu keliu – atsivežama įranga, ji surenkama ir išvažiuojama. Taryba yra patvirtinusi vietų, kur galima lauko prekyba, sąrašą. Prie </w:t>
      </w:r>
      <w:proofErr w:type="spellStart"/>
      <w:r w:rsidR="00583545">
        <w:t>Lopaičių</w:t>
      </w:r>
      <w:proofErr w:type="spellEnd"/>
      <w:r w:rsidR="00583545">
        <w:t xml:space="preserve"> piliakalnio irgi galima prekiauti, bet nėra nurodyta konkreti vieta. </w:t>
      </w:r>
    </w:p>
    <w:p w14:paraId="7E758F41" w14:textId="0F879552" w:rsidR="00144C23" w:rsidRDefault="00144C23" w:rsidP="00E235B1">
      <w:pPr>
        <w:tabs>
          <w:tab w:val="left" w:pos="1134"/>
        </w:tabs>
        <w:ind w:firstLine="1277"/>
      </w:pPr>
      <w:r>
        <w:t xml:space="preserve">Tverų seniūnijos seniūnas Antanas Zalepūgas: bendruomenei numesti prekybos vietos įrengimo negalima, ne ta organizacija. Leidimus prekiauti išduoda seniūnija. Iš to gauname pajamų. Jeigu kalbama apie patrauklumą ir turizmo vystymą, tai yra Savivaldybės reikalas. </w:t>
      </w:r>
    </w:p>
    <w:p w14:paraId="1B9A8553" w14:textId="2CE0629C" w:rsidR="003776A6" w:rsidRDefault="00144C23" w:rsidP="00E235B1">
      <w:pPr>
        <w:tabs>
          <w:tab w:val="left" w:pos="1134"/>
        </w:tabs>
        <w:ind w:firstLine="1277"/>
      </w:pPr>
      <w:r>
        <w:t xml:space="preserve">Savivaldybės meras Antanas Černeckis: baigiant šią temą – reikia bendro sutarimo ir noro. </w:t>
      </w:r>
      <w:r w:rsidR="00FD108A">
        <w:t xml:space="preserve">Bendruomenė turi nuspręsti, ko nori, ateiti ir tai išsakyti Tarybos nariams. </w:t>
      </w:r>
    </w:p>
    <w:p w14:paraId="286A9BC2" w14:textId="790A0704" w:rsidR="00007D6C" w:rsidRDefault="00007D6C" w:rsidP="008D178E">
      <w:pPr>
        <w:tabs>
          <w:tab w:val="left" w:pos="1134"/>
        </w:tabs>
        <w:ind w:left="1277" w:firstLine="0"/>
      </w:pPr>
      <w:r>
        <w:t>Dėkoju už posėdį.</w:t>
      </w:r>
    </w:p>
    <w:p w14:paraId="198A3D05" w14:textId="1AB3BE0D" w:rsidR="00C81710" w:rsidRDefault="00C81710" w:rsidP="000A6F34">
      <w:pPr>
        <w:tabs>
          <w:tab w:val="left" w:pos="1134"/>
        </w:tabs>
        <w:ind w:left="-142" w:firstLine="1276"/>
      </w:pPr>
      <w:r>
        <w:t xml:space="preserve"> </w:t>
      </w:r>
    </w:p>
    <w:p w14:paraId="6753AC8D" w14:textId="77777777" w:rsidR="00160929" w:rsidRDefault="006038CC" w:rsidP="008E4E84">
      <w:pPr>
        <w:tabs>
          <w:tab w:val="left" w:pos="0"/>
        </w:tabs>
        <w:ind w:firstLine="900"/>
      </w:pPr>
      <w:r>
        <w:t xml:space="preserve">           </w:t>
      </w:r>
    </w:p>
    <w:p w14:paraId="4E6ADD11" w14:textId="77777777" w:rsidR="001D2D2B" w:rsidRDefault="001D2D2B" w:rsidP="00161671">
      <w:pPr>
        <w:ind w:firstLine="0"/>
      </w:pPr>
      <w:r>
        <w:t xml:space="preserve">Posėdžio pirmininkas </w:t>
      </w:r>
      <w:r>
        <w:tab/>
      </w:r>
      <w:r>
        <w:tab/>
      </w:r>
      <w:r>
        <w:tab/>
      </w:r>
      <w:r>
        <w:tab/>
      </w:r>
      <w:r>
        <w:tab/>
      </w:r>
      <w:r>
        <w:tab/>
      </w:r>
      <w:r>
        <w:tab/>
      </w:r>
      <w:r>
        <w:tab/>
        <w:t>Antanas Černeckis</w:t>
      </w:r>
    </w:p>
    <w:p w14:paraId="74AFA3FF" w14:textId="77777777" w:rsidR="00511B8B" w:rsidRDefault="00511B8B" w:rsidP="00161671">
      <w:pPr>
        <w:ind w:firstLine="0"/>
      </w:pPr>
    </w:p>
    <w:p w14:paraId="11337124" w14:textId="77777777" w:rsidR="00A468E5" w:rsidRDefault="00A468E5" w:rsidP="00161671">
      <w:pPr>
        <w:ind w:firstLine="0"/>
      </w:pPr>
    </w:p>
    <w:p w14:paraId="7D881D29" w14:textId="60D7C5E3"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3"/>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9B107" w14:textId="77777777" w:rsidR="001302DA" w:rsidRDefault="001302DA">
      <w:r>
        <w:separator/>
      </w:r>
    </w:p>
  </w:endnote>
  <w:endnote w:type="continuationSeparator" w:id="0">
    <w:p w14:paraId="6A922E8D" w14:textId="77777777" w:rsidR="001302DA" w:rsidRDefault="00130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CC"/>
    <w:family w:val="auto"/>
    <w:pitch w:val="variable"/>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DECA2" w14:textId="77777777" w:rsidR="00632C07" w:rsidRDefault="00632C07">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8323" w14:textId="77777777" w:rsidR="00632C07" w:rsidRDefault="00632C07">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158" w14:textId="77777777" w:rsidR="001302DA" w:rsidRDefault="001302DA">
      <w:r>
        <w:separator/>
      </w:r>
    </w:p>
  </w:footnote>
  <w:footnote w:type="continuationSeparator" w:id="0">
    <w:p w14:paraId="0DE32050" w14:textId="77777777" w:rsidR="001302DA" w:rsidRDefault="00130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277F"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0DD2182" w14:textId="77777777" w:rsidR="00632C07" w:rsidRDefault="00632C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A533"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D2E3C">
      <w:rPr>
        <w:rStyle w:val="Puslapionumeris"/>
        <w:noProof/>
      </w:rPr>
      <w:t>14</w:t>
    </w:r>
    <w:r>
      <w:rPr>
        <w:rStyle w:val="Puslapionumeris"/>
      </w:rPr>
      <w:fldChar w:fldCharType="end"/>
    </w:r>
  </w:p>
  <w:p w14:paraId="6E5DA40A" w14:textId="77777777" w:rsidR="00632C07" w:rsidRDefault="00632C0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1" type="#_x0000_t75" style="width:9pt;height:9pt" o:bullet="t">
        <v:imagedata r:id="rId1" o:title="clip_image001"/>
      </v:shape>
    </w:pict>
  </w:numPicBullet>
  <w:abstractNum w:abstractNumId="0" w15:restartNumberingAfterBreak="0">
    <w:nsid w:val="01AE28D0"/>
    <w:multiLevelType w:val="hybridMultilevel"/>
    <w:tmpl w:val="93244BAE"/>
    <w:lvl w:ilvl="0" w:tplc="B7142CDE">
      <w:start w:val="8"/>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02621E42"/>
    <w:multiLevelType w:val="multilevel"/>
    <w:tmpl w:val="E4E47F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EF0707"/>
    <w:multiLevelType w:val="hybridMultilevel"/>
    <w:tmpl w:val="91E8E72E"/>
    <w:lvl w:ilvl="0" w:tplc="57F84618">
      <w:start w:val="1"/>
      <w:numFmt w:val="decimal"/>
      <w:lvlText w:val="%1."/>
      <w:lvlJc w:val="left"/>
      <w:pPr>
        <w:ind w:left="3196" w:hanging="360"/>
      </w:pPr>
      <w:rPr>
        <w:rFonts w:hint="default"/>
      </w:rPr>
    </w:lvl>
    <w:lvl w:ilvl="1" w:tplc="04270019" w:tentative="1">
      <w:start w:val="1"/>
      <w:numFmt w:val="lowerLetter"/>
      <w:lvlText w:val="%2."/>
      <w:lvlJc w:val="left"/>
      <w:pPr>
        <w:ind w:left="3916" w:hanging="360"/>
      </w:pPr>
    </w:lvl>
    <w:lvl w:ilvl="2" w:tplc="0427001B" w:tentative="1">
      <w:start w:val="1"/>
      <w:numFmt w:val="lowerRoman"/>
      <w:lvlText w:val="%3."/>
      <w:lvlJc w:val="right"/>
      <w:pPr>
        <w:ind w:left="4636" w:hanging="180"/>
      </w:pPr>
    </w:lvl>
    <w:lvl w:ilvl="3" w:tplc="0427000F" w:tentative="1">
      <w:start w:val="1"/>
      <w:numFmt w:val="decimal"/>
      <w:lvlText w:val="%4."/>
      <w:lvlJc w:val="left"/>
      <w:pPr>
        <w:ind w:left="5356" w:hanging="360"/>
      </w:pPr>
    </w:lvl>
    <w:lvl w:ilvl="4" w:tplc="04270019" w:tentative="1">
      <w:start w:val="1"/>
      <w:numFmt w:val="lowerLetter"/>
      <w:lvlText w:val="%5."/>
      <w:lvlJc w:val="left"/>
      <w:pPr>
        <w:ind w:left="6076" w:hanging="360"/>
      </w:pPr>
    </w:lvl>
    <w:lvl w:ilvl="5" w:tplc="0427001B" w:tentative="1">
      <w:start w:val="1"/>
      <w:numFmt w:val="lowerRoman"/>
      <w:lvlText w:val="%6."/>
      <w:lvlJc w:val="right"/>
      <w:pPr>
        <w:ind w:left="6796" w:hanging="180"/>
      </w:pPr>
    </w:lvl>
    <w:lvl w:ilvl="6" w:tplc="0427000F" w:tentative="1">
      <w:start w:val="1"/>
      <w:numFmt w:val="decimal"/>
      <w:lvlText w:val="%7."/>
      <w:lvlJc w:val="left"/>
      <w:pPr>
        <w:ind w:left="7516" w:hanging="360"/>
      </w:pPr>
    </w:lvl>
    <w:lvl w:ilvl="7" w:tplc="04270019" w:tentative="1">
      <w:start w:val="1"/>
      <w:numFmt w:val="lowerLetter"/>
      <w:lvlText w:val="%8."/>
      <w:lvlJc w:val="left"/>
      <w:pPr>
        <w:ind w:left="8236" w:hanging="360"/>
      </w:pPr>
    </w:lvl>
    <w:lvl w:ilvl="8" w:tplc="0427001B" w:tentative="1">
      <w:start w:val="1"/>
      <w:numFmt w:val="lowerRoman"/>
      <w:lvlText w:val="%9."/>
      <w:lvlJc w:val="right"/>
      <w:pPr>
        <w:ind w:left="8956" w:hanging="180"/>
      </w:pPr>
    </w:lvl>
  </w:abstractNum>
  <w:abstractNum w:abstractNumId="3" w15:restartNumberingAfterBreak="0">
    <w:nsid w:val="11910BA9"/>
    <w:multiLevelType w:val="hybridMultilevel"/>
    <w:tmpl w:val="7B504AD0"/>
    <w:lvl w:ilvl="0" w:tplc="65F253E2">
      <w:start w:val="1"/>
      <w:numFmt w:val="decimal"/>
      <w:lvlText w:val="%1."/>
      <w:lvlJc w:val="left"/>
      <w:pPr>
        <w:ind w:left="1320" w:hanging="360"/>
      </w:pPr>
      <w:rPr>
        <w:rFonts w:hint="default"/>
        <w:color w:val="auto"/>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 w15:restartNumberingAfterBreak="0">
    <w:nsid w:val="14EA7B8C"/>
    <w:multiLevelType w:val="hybridMultilevel"/>
    <w:tmpl w:val="53880578"/>
    <w:lvl w:ilvl="0" w:tplc="162E28DA">
      <w:start w:val="1"/>
      <w:numFmt w:val="decimal"/>
      <w:lvlText w:val="%1."/>
      <w:lvlJc w:val="left"/>
      <w:pPr>
        <w:tabs>
          <w:tab w:val="num" w:pos="1080"/>
        </w:tabs>
        <w:ind w:left="1080" w:hanging="360"/>
      </w:pPr>
      <w:rPr>
        <w:rFonts w:hint="default"/>
        <w:b w:val="0"/>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5" w15:restartNumberingAfterBreak="0">
    <w:nsid w:val="15435653"/>
    <w:multiLevelType w:val="multilevel"/>
    <w:tmpl w:val="D7E03FB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8B1560A"/>
    <w:multiLevelType w:val="multilevel"/>
    <w:tmpl w:val="18A27A40"/>
    <w:lvl w:ilvl="0">
      <w:start w:val="1"/>
      <w:numFmt w:val="decimal"/>
      <w:lvlText w:val="%1."/>
      <w:lvlJc w:val="left"/>
      <w:pPr>
        <w:ind w:left="525" w:hanging="525"/>
      </w:pPr>
      <w:rPr>
        <w:rFonts w:hint="default"/>
      </w:rPr>
    </w:lvl>
    <w:lvl w:ilvl="1">
      <w:start w:val="1"/>
      <w:numFmt w:val="decimal"/>
      <w:lvlText w:val="%1.%2."/>
      <w:lvlJc w:val="left"/>
      <w:pPr>
        <w:ind w:left="1784" w:hanging="525"/>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7" w15:restartNumberingAfterBreak="0">
    <w:nsid w:val="2A8E522D"/>
    <w:multiLevelType w:val="multilevel"/>
    <w:tmpl w:val="49BE87B2"/>
    <w:lvl w:ilvl="0">
      <w:start w:val="1"/>
      <w:numFmt w:val="decimal"/>
      <w:lvlText w:val="%1."/>
      <w:lvlJc w:val="left"/>
      <w:pPr>
        <w:ind w:left="1443" w:hanging="450"/>
      </w:pPr>
      <w:rPr>
        <w:rFonts w:hint="default"/>
      </w:rPr>
    </w:lvl>
    <w:lvl w:ilvl="1">
      <w:start w:val="1"/>
      <w:numFmt w:val="decimal"/>
      <w:isLgl/>
      <w:lvlText w:val="%1.%2."/>
      <w:lvlJc w:val="left"/>
      <w:pPr>
        <w:ind w:left="1428"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8" w15:restartNumberingAfterBreak="0">
    <w:nsid w:val="2C3116F0"/>
    <w:multiLevelType w:val="hybridMultilevel"/>
    <w:tmpl w:val="53880578"/>
    <w:lvl w:ilvl="0" w:tplc="FFFFFFFF">
      <w:start w:val="1"/>
      <w:numFmt w:val="decimal"/>
      <w:lvlText w:val="%1."/>
      <w:lvlJc w:val="left"/>
      <w:pPr>
        <w:tabs>
          <w:tab w:val="num" w:pos="1080"/>
        </w:tabs>
        <w:ind w:left="1080" w:hanging="360"/>
      </w:pPr>
      <w:rPr>
        <w:rFonts w:hint="default"/>
        <w:b w:val="0"/>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10" w15:restartNumberingAfterBreak="0">
    <w:nsid w:val="36E05E05"/>
    <w:multiLevelType w:val="hybridMultilevel"/>
    <w:tmpl w:val="114A84B0"/>
    <w:lvl w:ilvl="0" w:tplc="CD62E5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AB87523"/>
    <w:multiLevelType w:val="hybridMultilevel"/>
    <w:tmpl w:val="C86A0B14"/>
    <w:lvl w:ilvl="0" w:tplc="E82A50D8">
      <w:start w:val="1"/>
      <w:numFmt w:val="decimal"/>
      <w:lvlText w:val="%1."/>
      <w:lvlJc w:val="left"/>
      <w:pPr>
        <w:ind w:left="1108" w:hanging="540"/>
      </w:pPr>
    </w:lvl>
    <w:lvl w:ilvl="1" w:tplc="04270019">
      <w:start w:val="1"/>
      <w:numFmt w:val="lowerLetter"/>
      <w:lvlText w:val="%2."/>
      <w:lvlJc w:val="left"/>
      <w:pPr>
        <w:ind w:left="1854" w:hanging="360"/>
      </w:pPr>
    </w:lvl>
    <w:lvl w:ilvl="2" w:tplc="0427001B">
      <w:start w:val="1"/>
      <w:numFmt w:val="lowerRoman"/>
      <w:lvlText w:val="%3."/>
      <w:lvlJc w:val="right"/>
      <w:pPr>
        <w:ind w:left="2574" w:hanging="180"/>
      </w:pPr>
    </w:lvl>
    <w:lvl w:ilvl="3" w:tplc="0427000F">
      <w:start w:val="1"/>
      <w:numFmt w:val="decimal"/>
      <w:lvlText w:val="%4."/>
      <w:lvlJc w:val="left"/>
      <w:pPr>
        <w:ind w:left="3294" w:hanging="360"/>
      </w:pPr>
    </w:lvl>
    <w:lvl w:ilvl="4" w:tplc="04270019">
      <w:start w:val="1"/>
      <w:numFmt w:val="lowerLetter"/>
      <w:lvlText w:val="%5."/>
      <w:lvlJc w:val="left"/>
      <w:pPr>
        <w:ind w:left="4014" w:hanging="360"/>
      </w:pPr>
    </w:lvl>
    <w:lvl w:ilvl="5" w:tplc="0427001B">
      <w:start w:val="1"/>
      <w:numFmt w:val="lowerRoman"/>
      <w:lvlText w:val="%6."/>
      <w:lvlJc w:val="right"/>
      <w:pPr>
        <w:ind w:left="4734" w:hanging="180"/>
      </w:pPr>
    </w:lvl>
    <w:lvl w:ilvl="6" w:tplc="0427000F">
      <w:start w:val="1"/>
      <w:numFmt w:val="decimal"/>
      <w:lvlText w:val="%7."/>
      <w:lvlJc w:val="left"/>
      <w:pPr>
        <w:ind w:left="5454" w:hanging="360"/>
      </w:pPr>
    </w:lvl>
    <w:lvl w:ilvl="7" w:tplc="04270019">
      <w:start w:val="1"/>
      <w:numFmt w:val="lowerLetter"/>
      <w:lvlText w:val="%8."/>
      <w:lvlJc w:val="left"/>
      <w:pPr>
        <w:ind w:left="6174" w:hanging="360"/>
      </w:pPr>
    </w:lvl>
    <w:lvl w:ilvl="8" w:tplc="0427001B">
      <w:start w:val="1"/>
      <w:numFmt w:val="lowerRoman"/>
      <w:lvlText w:val="%9."/>
      <w:lvlJc w:val="right"/>
      <w:pPr>
        <w:ind w:left="6894" w:hanging="180"/>
      </w:pPr>
    </w:lvl>
  </w:abstractNum>
  <w:abstractNum w:abstractNumId="12" w15:restartNumberingAfterBreak="0">
    <w:nsid w:val="3D6D51DE"/>
    <w:multiLevelType w:val="multilevel"/>
    <w:tmpl w:val="C944D6F6"/>
    <w:lvl w:ilvl="0">
      <w:start w:val="1"/>
      <w:numFmt w:val="decimal"/>
      <w:lvlText w:val="%1."/>
      <w:lvlJc w:val="left"/>
      <w:pPr>
        <w:ind w:left="1080" w:hanging="360"/>
      </w:pPr>
      <w:rPr>
        <w:rFonts w:ascii="Times New Roman" w:eastAsia="Times New Roman" w:hAnsi="Times New Roman" w:cs="Times New Roman"/>
        <w:color w:val="auto"/>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4" w15:restartNumberingAfterBreak="0">
    <w:nsid w:val="470550CE"/>
    <w:multiLevelType w:val="multilevel"/>
    <w:tmpl w:val="EFB81B22"/>
    <w:lvl w:ilvl="0">
      <w:start w:val="1"/>
      <w:numFmt w:val="decimal"/>
      <w:lvlText w:val="%1."/>
      <w:lvlJc w:val="left"/>
      <w:pPr>
        <w:ind w:left="720" w:hanging="360"/>
      </w:pPr>
      <w:rPr>
        <w:rFonts w:hint="default"/>
        <w:sz w:val="24"/>
      </w:rPr>
    </w:lvl>
    <w:lvl w:ilvl="1">
      <w:start w:val="1"/>
      <w:numFmt w:val="decimal"/>
      <w:isLgl/>
      <w:lvlText w:val="%1.%2"/>
      <w:lvlJc w:val="left"/>
      <w:pPr>
        <w:ind w:left="870" w:hanging="480"/>
      </w:pPr>
      <w:rPr>
        <w:rFonts w:hint="default"/>
      </w:rPr>
    </w:lvl>
    <w:lvl w:ilvl="2">
      <w:start w:val="3"/>
      <w:numFmt w:val="decimal"/>
      <w:isLgl/>
      <w:lvlText w:val="%1.%2.%3"/>
      <w:lvlJc w:val="left"/>
      <w:pPr>
        <w:ind w:left="114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9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10" w:hanging="1440"/>
      </w:pPr>
      <w:rPr>
        <w:rFonts w:hint="default"/>
      </w:rPr>
    </w:lvl>
    <w:lvl w:ilvl="8">
      <w:start w:val="1"/>
      <w:numFmt w:val="decimal"/>
      <w:isLgl/>
      <w:lvlText w:val="%1.%2.%3.%4.%5.%6.%7.%8.%9"/>
      <w:lvlJc w:val="left"/>
      <w:pPr>
        <w:ind w:left="2400" w:hanging="1800"/>
      </w:pPr>
      <w:rPr>
        <w:rFonts w:hint="default"/>
      </w:rPr>
    </w:lvl>
  </w:abstractNum>
  <w:abstractNum w:abstractNumId="15" w15:restartNumberingAfterBreak="0">
    <w:nsid w:val="4C760609"/>
    <w:multiLevelType w:val="multilevel"/>
    <w:tmpl w:val="92B25BC0"/>
    <w:lvl w:ilvl="0">
      <w:start w:val="1"/>
      <w:numFmt w:val="decimal"/>
      <w:lvlText w:val="%1."/>
      <w:lvlJc w:val="left"/>
      <w:pPr>
        <w:ind w:left="1353" w:hanging="360"/>
      </w:pPr>
    </w:lvl>
    <w:lvl w:ilvl="1">
      <w:start w:val="1"/>
      <w:numFmt w:val="decimal"/>
      <w:isLgl/>
      <w:lvlText w:val="%1.%2."/>
      <w:lvlJc w:val="left"/>
      <w:pPr>
        <w:ind w:left="1800" w:hanging="360"/>
      </w:pPr>
      <w:rPr>
        <w:rFonts w:hint="default"/>
        <w:color w:val="auto"/>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16" w15:restartNumberingAfterBreak="0">
    <w:nsid w:val="4F9F5C80"/>
    <w:multiLevelType w:val="multilevel"/>
    <w:tmpl w:val="74264E34"/>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7" w15:restartNumberingAfterBreak="0">
    <w:nsid w:val="55573C37"/>
    <w:multiLevelType w:val="multilevel"/>
    <w:tmpl w:val="CF2E9692"/>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8" w15:restartNumberingAfterBreak="0">
    <w:nsid w:val="565138E4"/>
    <w:multiLevelType w:val="multilevel"/>
    <w:tmpl w:val="6C208846"/>
    <w:lvl w:ilvl="0">
      <w:start w:val="1"/>
      <w:numFmt w:val="decimal"/>
      <w:lvlText w:val="%1."/>
      <w:lvlJc w:val="left"/>
      <w:pPr>
        <w:tabs>
          <w:tab w:val="num" w:pos="1650"/>
        </w:tabs>
        <w:ind w:left="1650" w:hanging="360"/>
      </w:pPr>
      <w:rPr>
        <w:rFonts w:hint="default"/>
      </w:rPr>
    </w:lvl>
    <w:lvl w:ilvl="1">
      <w:start w:val="1"/>
      <w:numFmt w:val="decimal"/>
      <w:isLgl/>
      <w:lvlText w:val="%2."/>
      <w:lvlJc w:val="left"/>
      <w:pPr>
        <w:ind w:left="2445" w:hanging="1155"/>
      </w:pPr>
      <w:rPr>
        <w:rFonts w:ascii="Times New Roman" w:eastAsia="Times New Roman" w:hAnsi="Times New Roman" w:cs="Times New Roman"/>
      </w:rPr>
    </w:lvl>
    <w:lvl w:ilvl="2">
      <w:start w:val="1"/>
      <w:numFmt w:val="decimal"/>
      <w:isLgl/>
      <w:lvlText w:val="%1.%2.%3."/>
      <w:lvlJc w:val="left"/>
      <w:pPr>
        <w:ind w:left="2445" w:hanging="1155"/>
      </w:pPr>
      <w:rPr>
        <w:rFonts w:hint="default"/>
      </w:rPr>
    </w:lvl>
    <w:lvl w:ilvl="3">
      <w:start w:val="1"/>
      <w:numFmt w:val="decimal"/>
      <w:isLgl/>
      <w:lvlText w:val="%1.%2.%3.%4."/>
      <w:lvlJc w:val="left"/>
      <w:pPr>
        <w:ind w:left="2445" w:hanging="1155"/>
      </w:pPr>
      <w:rPr>
        <w:rFonts w:hint="default"/>
      </w:rPr>
    </w:lvl>
    <w:lvl w:ilvl="4">
      <w:start w:val="1"/>
      <w:numFmt w:val="decimal"/>
      <w:isLgl/>
      <w:lvlText w:val="%1.%2.%3.%4.%5."/>
      <w:lvlJc w:val="left"/>
      <w:pPr>
        <w:ind w:left="2445" w:hanging="1155"/>
      </w:pPr>
      <w:rPr>
        <w:rFonts w:hint="default"/>
      </w:rPr>
    </w:lvl>
    <w:lvl w:ilvl="5">
      <w:start w:val="1"/>
      <w:numFmt w:val="decimal"/>
      <w:isLgl/>
      <w:lvlText w:val="%1.%2.%3.%4.%5.%6."/>
      <w:lvlJc w:val="left"/>
      <w:pPr>
        <w:ind w:left="2445" w:hanging="1155"/>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19" w15:restartNumberingAfterBreak="0">
    <w:nsid w:val="578730F6"/>
    <w:multiLevelType w:val="hybridMultilevel"/>
    <w:tmpl w:val="41805488"/>
    <w:lvl w:ilvl="0" w:tplc="FCF00FDC">
      <w:start w:val="1"/>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0" w15:restartNumberingAfterBreak="0">
    <w:nsid w:val="617D4632"/>
    <w:multiLevelType w:val="multilevel"/>
    <w:tmpl w:val="56D6A32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ABA2C92"/>
    <w:multiLevelType w:val="multilevel"/>
    <w:tmpl w:val="5802C13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E5E686B"/>
    <w:multiLevelType w:val="hybridMultilevel"/>
    <w:tmpl w:val="30127D6A"/>
    <w:lvl w:ilvl="0" w:tplc="A114E9A0">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4" w15:restartNumberingAfterBreak="0">
    <w:nsid w:val="775B2A97"/>
    <w:multiLevelType w:val="hybridMultilevel"/>
    <w:tmpl w:val="0FE8B13E"/>
    <w:lvl w:ilvl="0" w:tplc="0948936C">
      <w:start w:val="12"/>
      <w:numFmt w:val="decimal"/>
      <w:lvlText w:val="%1."/>
      <w:lvlJc w:val="left"/>
      <w:pPr>
        <w:ind w:left="1637"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num w:numId="1" w16cid:durableId="1455320265">
    <w:abstractNumId w:val="9"/>
  </w:num>
  <w:num w:numId="2" w16cid:durableId="2106996539">
    <w:abstractNumId w:val="13"/>
  </w:num>
  <w:num w:numId="3" w16cid:durableId="1765491098">
    <w:abstractNumId w:val="22"/>
  </w:num>
  <w:num w:numId="4" w16cid:durableId="972293960">
    <w:abstractNumId w:val="4"/>
  </w:num>
  <w:num w:numId="5" w16cid:durableId="1258519082">
    <w:abstractNumId w:val="19"/>
  </w:num>
  <w:num w:numId="6" w16cid:durableId="1970890660">
    <w:abstractNumId w:val="0"/>
  </w:num>
  <w:num w:numId="7" w16cid:durableId="1682472313">
    <w:abstractNumId w:val="15"/>
  </w:num>
  <w:num w:numId="8" w16cid:durableId="862476079">
    <w:abstractNumId w:val="17"/>
  </w:num>
  <w:num w:numId="9" w16cid:durableId="2081904920">
    <w:abstractNumId w:val="2"/>
  </w:num>
  <w:num w:numId="10" w16cid:durableId="1740203025">
    <w:abstractNumId w:val="3"/>
  </w:num>
  <w:num w:numId="11" w16cid:durableId="503007952">
    <w:abstractNumId w:val="7"/>
  </w:num>
  <w:num w:numId="12" w16cid:durableId="19960588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5878011">
    <w:abstractNumId w:val="23"/>
  </w:num>
  <w:num w:numId="14" w16cid:durableId="366759505">
    <w:abstractNumId w:val="1"/>
  </w:num>
  <w:num w:numId="15" w16cid:durableId="1268272884">
    <w:abstractNumId w:val="18"/>
  </w:num>
  <w:num w:numId="16" w16cid:durableId="735054821">
    <w:abstractNumId w:val="8"/>
  </w:num>
  <w:num w:numId="17" w16cid:durableId="1715806195">
    <w:abstractNumId w:val="16"/>
  </w:num>
  <w:num w:numId="18" w16cid:durableId="650252505">
    <w:abstractNumId w:val="10"/>
  </w:num>
  <w:num w:numId="19" w16cid:durableId="770006381">
    <w:abstractNumId w:val="24"/>
  </w:num>
  <w:num w:numId="20" w16cid:durableId="855382683">
    <w:abstractNumId w:val="21"/>
  </w:num>
  <w:num w:numId="21" w16cid:durableId="1356689747">
    <w:abstractNumId w:val="6"/>
  </w:num>
  <w:num w:numId="22" w16cid:durableId="191000001">
    <w:abstractNumId w:val="12"/>
  </w:num>
  <w:num w:numId="23" w16cid:durableId="613945608">
    <w:abstractNumId w:val="20"/>
  </w:num>
  <w:num w:numId="24" w16cid:durableId="45684398">
    <w:abstractNumId w:val="14"/>
  </w:num>
  <w:num w:numId="25" w16cid:durableId="95506659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50C"/>
    <w:rsid w:val="00002A9F"/>
    <w:rsid w:val="000034EB"/>
    <w:rsid w:val="00003854"/>
    <w:rsid w:val="00003EA0"/>
    <w:rsid w:val="000044A7"/>
    <w:rsid w:val="000044C6"/>
    <w:rsid w:val="0000478B"/>
    <w:rsid w:val="00005726"/>
    <w:rsid w:val="00005955"/>
    <w:rsid w:val="00006779"/>
    <w:rsid w:val="00006DAF"/>
    <w:rsid w:val="00006F83"/>
    <w:rsid w:val="000076E7"/>
    <w:rsid w:val="00007C2B"/>
    <w:rsid w:val="00007D6C"/>
    <w:rsid w:val="00007E79"/>
    <w:rsid w:val="00010505"/>
    <w:rsid w:val="00010720"/>
    <w:rsid w:val="00010EA1"/>
    <w:rsid w:val="00011BA0"/>
    <w:rsid w:val="00011C91"/>
    <w:rsid w:val="0001266C"/>
    <w:rsid w:val="00013018"/>
    <w:rsid w:val="000131F7"/>
    <w:rsid w:val="00013798"/>
    <w:rsid w:val="000138D1"/>
    <w:rsid w:val="0001448D"/>
    <w:rsid w:val="0001618E"/>
    <w:rsid w:val="0001623C"/>
    <w:rsid w:val="000163AF"/>
    <w:rsid w:val="0001675E"/>
    <w:rsid w:val="00017020"/>
    <w:rsid w:val="00017205"/>
    <w:rsid w:val="00017281"/>
    <w:rsid w:val="000172F8"/>
    <w:rsid w:val="00017477"/>
    <w:rsid w:val="00017780"/>
    <w:rsid w:val="00017DFF"/>
    <w:rsid w:val="00017E44"/>
    <w:rsid w:val="00020F18"/>
    <w:rsid w:val="00021006"/>
    <w:rsid w:val="00021AC5"/>
    <w:rsid w:val="00021EAC"/>
    <w:rsid w:val="0002213F"/>
    <w:rsid w:val="0002226D"/>
    <w:rsid w:val="00023ABE"/>
    <w:rsid w:val="00024242"/>
    <w:rsid w:val="00024288"/>
    <w:rsid w:val="00024C2F"/>
    <w:rsid w:val="00024CC0"/>
    <w:rsid w:val="000259F2"/>
    <w:rsid w:val="00025EA0"/>
    <w:rsid w:val="0002622E"/>
    <w:rsid w:val="000265C0"/>
    <w:rsid w:val="00026FE4"/>
    <w:rsid w:val="000270A3"/>
    <w:rsid w:val="00027A05"/>
    <w:rsid w:val="00027A0F"/>
    <w:rsid w:val="00027D0E"/>
    <w:rsid w:val="0003016D"/>
    <w:rsid w:val="0003033F"/>
    <w:rsid w:val="0003035A"/>
    <w:rsid w:val="000312BC"/>
    <w:rsid w:val="00031661"/>
    <w:rsid w:val="000318F7"/>
    <w:rsid w:val="00031A32"/>
    <w:rsid w:val="00031A33"/>
    <w:rsid w:val="00032904"/>
    <w:rsid w:val="00032F29"/>
    <w:rsid w:val="0003469A"/>
    <w:rsid w:val="00034A7A"/>
    <w:rsid w:val="00034EDC"/>
    <w:rsid w:val="00035328"/>
    <w:rsid w:val="00036532"/>
    <w:rsid w:val="000365EF"/>
    <w:rsid w:val="00036A03"/>
    <w:rsid w:val="0003717F"/>
    <w:rsid w:val="00037238"/>
    <w:rsid w:val="00037FFE"/>
    <w:rsid w:val="00040CB7"/>
    <w:rsid w:val="00040D02"/>
    <w:rsid w:val="000417AC"/>
    <w:rsid w:val="000419F7"/>
    <w:rsid w:val="00041F3E"/>
    <w:rsid w:val="00041FE7"/>
    <w:rsid w:val="000425AB"/>
    <w:rsid w:val="00043634"/>
    <w:rsid w:val="0004364C"/>
    <w:rsid w:val="00044FE4"/>
    <w:rsid w:val="0004501C"/>
    <w:rsid w:val="0004507F"/>
    <w:rsid w:val="000451DF"/>
    <w:rsid w:val="000456C9"/>
    <w:rsid w:val="00046554"/>
    <w:rsid w:val="00046C13"/>
    <w:rsid w:val="00046DF9"/>
    <w:rsid w:val="00047242"/>
    <w:rsid w:val="0004731C"/>
    <w:rsid w:val="00047334"/>
    <w:rsid w:val="0004739B"/>
    <w:rsid w:val="00047ED3"/>
    <w:rsid w:val="000506F7"/>
    <w:rsid w:val="00050AA6"/>
    <w:rsid w:val="00051316"/>
    <w:rsid w:val="000519EB"/>
    <w:rsid w:val="00051E35"/>
    <w:rsid w:val="00052106"/>
    <w:rsid w:val="00052177"/>
    <w:rsid w:val="0005228F"/>
    <w:rsid w:val="00052EF0"/>
    <w:rsid w:val="00054073"/>
    <w:rsid w:val="00054B77"/>
    <w:rsid w:val="000550C0"/>
    <w:rsid w:val="00055BF5"/>
    <w:rsid w:val="00055D0C"/>
    <w:rsid w:val="0005641D"/>
    <w:rsid w:val="000567EE"/>
    <w:rsid w:val="00057434"/>
    <w:rsid w:val="000576B4"/>
    <w:rsid w:val="000579DE"/>
    <w:rsid w:val="000607A7"/>
    <w:rsid w:val="000609FA"/>
    <w:rsid w:val="00060B1A"/>
    <w:rsid w:val="00061383"/>
    <w:rsid w:val="00061A6D"/>
    <w:rsid w:val="00061DF5"/>
    <w:rsid w:val="00063D3C"/>
    <w:rsid w:val="00064C1C"/>
    <w:rsid w:val="000650C7"/>
    <w:rsid w:val="00065209"/>
    <w:rsid w:val="0006523E"/>
    <w:rsid w:val="00065DF5"/>
    <w:rsid w:val="000667DF"/>
    <w:rsid w:val="000667F2"/>
    <w:rsid w:val="00066FA6"/>
    <w:rsid w:val="00070166"/>
    <w:rsid w:val="000702B2"/>
    <w:rsid w:val="000707D0"/>
    <w:rsid w:val="0007128B"/>
    <w:rsid w:val="0007136C"/>
    <w:rsid w:val="000719BE"/>
    <w:rsid w:val="00072194"/>
    <w:rsid w:val="0007242A"/>
    <w:rsid w:val="00073740"/>
    <w:rsid w:val="000739F3"/>
    <w:rsid w:val="00074C73"/>
    <w:rsid w:val="00074C82"/>
    <w:rsid w:val="00074D5A"/>
    <w:rsid w:val="00075A47"/>
    <w:rsid w:val="00075A77"/>
    <w:rsid w:val="00075AC0"/>
    <w:rsid w:val="00075C54"/>
    <w:rsid w:val="00075DCF"/>
    <w:rsid w:val="00075E48"/>
    <w:rsid w:val="00076750"/>
    <w:rsid w:val="00077021"/>
    <w:rsid w:val="00077512"/>
    <w:rsid w:val="00077CA6"/>
    <w:rsid w:val="000801DF"/>
    <w:rsid w:val="00080F91"/>
    <w:rsid w:val="000817A1"/>
    <w:rsid w:val="00081A5E"/>
    <w:rsid w:val="00081A71"/>
    <w:rsid w:val="00082006"/>
    <w:rsid w:val="0008263F"/>
    <w:rsid w:val="00083469"/>
    <w:rsid w:val="000842C2"/>
    <w:rsid w:val="00084D38"/>
    <w:rsid w:val="00084EBC"/>
    <w:rsid w:val="00085263"/>
    <w:rsid w:val="00085567"/>
    <w:rsid w:val="000856CA"/>
    <w:rsid w:val="00085B98"/>
    <w:rsid w:val="00085DCC"/>
    <w:rsid w:val="000861BB"/>
    <w:rsid w:val="0008666A"/>
    <w:rsid w:val="00087006"/>
    <w:rsid w:val="0008734F"/>
    <w:rsid w:val="00087675"/>
    <w:rsid w:val="00087A61"/>
    <w:rsid w:val="00087CBE"/>
    <w:rsid w:val="00087CE3"/>
    <w:rsid w:val="00087D0F"/>
    <w:rsid w:val="0009086E"/>
    <w:rsid w:val="00091BEC"/>
    <w:rsid w:val="0009234A"/>
    <w:rsid w:val="00092BC2"/>
    <w:rsid w:val="000937A7"/>
    <w:rsid w:val="0009409E"/>
    <w:rsid w:val="000941B4"/>
    <w:rsid w:val="00094674"/>
    <w:rsid w:val="000948A7"/>
    <w:rsid w:val="00095660"/>
    <w:rsid w:val="000957BF"/>
    <w:rsid w:val="00096447"/>
    <w:rsid w:val="00096631"/>
    <w:rsid w:val="00096B5C"/>
    <w:rsid w:val="00096FCC"/>
    <w:rsid w:val="00097287"/>
    <w:rsid w:val="0009741E"/>
    <w:rsid w:val="00097C48"/>
    <w:rsid w:val="000A04BA"/>
    <w:rsid w:val="000A05F0"/>
    <w:rsid w:val="000A07E5"/>
    <w:rsid w:val="000A0D4B"/>
    <w:rsid w:val="000A16F2"/>
    <w:rsid w:val="000A1A03"/>
    <w:rsid w:val="000A21D4"/>
    <w:rsid w:val="000A22E4"/>
    <w:rsid w:val="000A2878"/>
    <w:rsid w:val="000A28AC"/>
    <w:rsid w:val="000A34F8"/>
    <w:rsid w:val="000A446B"/>
    <w:rsid w:val="000A46C8"/>
    <w:rsid w:val="000A4F89"/>
    <w:rsid w:val="000A50ED"/>
    <w:rsid w:val="000A52F2"/>
    <w:rsid w:val="000A64B4"/>
    <w:rsid w:val="000A655A"/>
    <w:rsid w:val="000A6736"/>
    <w:rsid w:val="000A67D3"/>
    <w:rsid w:val="000A6D66"/>
    <w:rsid w:val="000A6F34"/>
    <w:rsid w:val="000A75E6"/>
    <w:rsid w:val="000A79A9"/>
    <w:rsid w:val="000A7A91"/>
    <w:rsid w:val="000A7D00"/>
    <w:rsid w:val="000A7E90"/>
    <w:rsid w:val="000B10CC"/>
    <w:rsid w:val="000B1518"/>
    <w:rsid w:val="000B1587"/>
    <w:rsid w:val="000B1BD1"/>
    <w:rsid w:val="000B22A3"/>
    <w:rsid w:val="000B2C28"/>
    <w:rsid w:val="000B2C6F"/>
    <w:rsid w:val="000B2FDD"/>
    <w:rsid w:val="000B30B5"/>
    <w:rsid w:val="000B4067"/>
    <w:rsid w:val="000B4741"/>
    <w:rsid w:val="000B5BFE"/>
    <w:rsid w:val="000B5C67"/>
    <w:rsid w:val="000B6D42"/>
    <w:rsid w:val="000B7075"/>
    <w:rsid w:val="000B77BA"/>
    <w:rsid w:val="000B7B6B"/>
    <w:rsid w:val="000B7DB3"/>
    <w:rsid w:val="000C081E"/>
    <w:rsid w:val="000C0BCA"/>
    <w:rsid w:val="000C1282"/>
    <w:rsid w:val="000C1459"/>
    <w:rsid w:val="000C1701"/>
    <w:rsid w:val="000C1AAE"/>
    <w:rsid w:val="000C2DBC"/>
    <w:rsid w:val="000C2DF7"/>
    <w:rsid w:val="000C344D"/>
    <w:rsid w:val="000C41A0"/>
    <w:rsid w:val="000C4460"/>
    <w:rsid w:val="000C4D03"/>
    <w:rsid w:val="000C5195"/>
    <w:rsid w:val="000C5395"/>
    <w:rsid w:val="000C59DE"/>
    <w:rsid w:val="000C5BCA"/>
    <w:rsid w:val="000C5D20"/>
    <w:rsid w:val="000C5E6F"/>
    <w:rsid w:val="000C64D1"/>
    <w:rsid w:val="000C6B57"/>
    <w:rsid w:val="000C7146"/>
    <w:rsid w:val="000C7482"/>
    <w:rsid w:val="000C7695"/>
    <w:rsid w:val="000D0D2D"/>
    <w:rsid w:val="000D0E5B"/>
    <w:rsid w:val="000D0FB6"/>
    <w:rsid w:val="000D198D"/>
    <w:rsid w:val="000D1DCC"/>
    <w:rsid w:val="000D255A"/>
    <w:rsid w:val="000D2D7D"/>
    <w:rsid w:val="000D2E45"/>
    <w:rsid w:val="000D32CA"/>
    <w:rsid w:val="000D3D4D"/>
    <w:rsid w:val="000D412C"/>
    <w:rsid w:val="000D43AE"/>
    <w:rsid w:val="000D4ADB"/>
    <w:rsid w:val="000D5963"/>
    <w:rsid w:val="000D61AB"/>
    <w:rsid w:val="000D6591"/>
    <w:rsid w:val="000D6A05"/>
    <w:rsid w:val="000D6DFE"/>
    <w:rsid w:val="000E042A"/>
    <w:rsid w:val="000E0837"/>
    <w:rsid w:val="000E0DE9"/>
    <w:rsid w:val="000E0E4E"/>
    <w:rsid w:val="000E11FB"/>
    <w:rsid w:val="000E1411"/>
    <w:rsid w:val="000E2CCE"/>
    <w:rsid w:val="000E4004"/>
    <w:rsid w:val="000E510A"/>
    <w:rsid w:val="000E599E"/>
    <w:rsid w:val="000E62FA"/>
    <w:rsid w:val="000E63B7"/>
    <w:rsid w:val="000E6410"/>
    <w:rsid w:val="000E6709"/>
    <w:rsid w:val="000E6A85"/>
    <w:rsid w:val="000E6E30"/>
    <w:rsid w:val="000E6EC4"/>
    <w:rsid w:val="000E7415"/>
    <w:rsid w:val="000E77D8"/>
    <w:rsid w:val="000E796D"/>
    <w:rsid w:val="000E7B38"/>
    <w:rsid w:val="000F0654"/>
    <w:rsid w:val="000F1072"/>
    <w:rsid w:val="000F1522"/>
    <w:rsid w:val="000F1528"/>
    <w:rsid w:val="000F1F44"/>
    <w:rsid w:val="000F2CA2"/>
    <w:rsid w:val="000F322B"/>
    <w:rsid w:val="000F3900"/>
    <w:rsid w:val="000F3FFA"/>
    <w:rsid w:val="000F42A6"/>
    <w:rsid w:val="000F4356"/>
    <w:rsid w:val="000F4F07"/>
    <w:rsid w:val="000F5264"/>
    <w:rsid w:val="000F544D"/>
    <w:rsid w:val="000F5866"/>
    <w:rsid w:val="000F6734"/>
    <w:rsid w:val="000F69E8"/>
    <w:rsid w:val="000F6BE6"/>
    <w:rsid w:val="000F6BFC"/>
    <w:rsid w:val="000F6CAB"/>
    <w:rsid w:val="000F7244"/>
    <w:rsid w:val="000F776A"/>
    <w:rsid w:val="000F7A8F"/>
    <w:rsid w:val="000F7FBC"/>
    <w:rsid w:val="0010008D"/>
    <w:rsid w:val="001009E7"/>
    <w:rsid w:val="00100BDD"/>
    <w:rsid w:val="00100D15"/>
    <w:rsid w:val="00100DC0"/>
    <w:rsid w:val="00101042"/>
    <w:rsid w:val="0010145D"/>
    <w:rsid w:val="0010147F"/>
    <w:rsid w:val="001015BF"/>
    <w:rsid w:val="001027F3"/>
    <w:rsid w:val="00102A87"/>
    <w:rsid w:val="0010370F"/>
    <w:rsid w:val="00103A02"/>
    <w:rsid w:val="00104636"/>
    <w:rsid w:val="00104AE3"/>
    <w:rsid w:val="00104C25"/>
    <w:rsid w:val="00105877"/>
    <w:rsid w:val="00105B59"/>
    <w:rsid w:val="00106DED"/>
    <w:rsid w:val="0010706D"/>
    <w:rsid w:val="001072E0"/>
    <w:rsid w:val="00107726"/>
    <w:rsid w:val="001078EB"/>
    <w:rsid w:val="001101F6"/>
    <w:rsid w:val="0011123E"/>
    <w:rsid w:val="001114DC"/>
    <w:rsid w:val="0011276D"/>
    <w:rsid w:val="00112F9A"/>
    <w:rsid w:val="001132A4"/>
    <w:rsid w:val="00113A16"/>
    <w:rsid w:val="001140EE"/>
    <w:rsid w:val="0011412D"/>
    <w:rsid w:val="0011430E"/>
    <w:rsid w:val="001144AB"/>
    <w:rsid w:val="001145C4"/>
    <w:rsid w:val="00114654"/>
    <w:rsid w:val="001152FD"/>
    <w:rsid w:val="00115826"/>
    <w:rsid w:val="001165D8"/>
    <w:rsid w:val="00116797"/>
    <w:rsid w:val="001169EF"/>
    <w:rsid w:val="00116A55"/>
    <w:rsid w:val="00116B1B"/>
    <w:rsid w:val="00116E4D"/>
    <w:rsid w:val="00116EAB"/>
    <w:rsid w:val="001170E2"/>
    <w:rsid w:val="0011791E"/>
    <w:rsid w:val="0011797B"/>
    <w:rsid w:val="001179AB"/>
    <w:rsid w:val="00117B48"/>
    <w:rsid w:val="00117DCF"/>
    <w:rsid w:val="00120404"/>
    <w:rsid w:val="0012095E"/>
    <w:rsid w:val="00121CA5"/>
    <w:rsid w:val="00121FE0"/>
    <w:rsid w:val="001220E5"/>
    <w:rsid w:val="001225B0"/>
    <w:rsid w:val="001225BB"/>
    <w:rsid w:val="001239B7"/>
    <w:rsid w:val="00123AF2"/>
    <w:rsid w:val="00125A35"/>
    <w:rsid w:val="00126343"/>
    <w:rsid w:val="001268F9"/>
    <w:rsid w:val="001274FD"/>
    <w:rsid w:val="00127B2B"/>
    <w:rsid w:val="00127E2D"/>
    <w:rsid w:val="0013004B"/>
    <w:rsid w:val="001300D1"/>
    <w:rsid w:val="001302DA"/>
    <w:rsid w:val="00130ABB"/>
    <w:rsid w:val="00130FFD"/>
    <w:rsid w:val="001313C7"/>
    <w:rsid w:val="00131614"/>
    <w:rsid w:val="0013175D"/>
    <w:rsid w:val="00131B46"/>
    <w:rsid w:val="00131CA4"/>
    <w:rsid w:val="00132636"/>
    <w:rsid w:val="00132708"/>
    <w:rsid w:val="00132E51"/>
    <w:rsid w:val="00133781"/>
    <w:rsid w:val="00133AA9"/>
    <w:rsid w:val="00133EE7"/>
    <w:rsid w:val="00133F6A"/>
    <w:rsid w:val="00134B76"/>
    <w:rsid w:val="001350D7"/>
    <w:rsid w:val="0013513E"/>
    <w:rsid w:val="001351C9"/>
    <w:rsid w:val="001354C8"/>
    <w:rsid w:val="0013591B"/>
    <w:rsid w:val="00135923"/>
    <w:rsid w:val="00135BF6"/>
    <w:rsid w:val="00135FB6"/>
    <w:rsid w:val="00136F45"/>
    <w:rsid w:val="0013797C"/>
    <w:rsid w:val="00137DA0"/>
    <w:rsid w:val="00137DBC"/>
    <w:rsid w:val="001418C2"/>
    <w:rsid w:val="00141AE6"/>
    <w:rsid w:val="00141FFE"/>
    <w:rsid w:val="001427FF"/>
    <w:rsid w:val="001433DB"/>
    <w:rsid w:val="0014362C"/>
    <w:rsid w:val="0014483E"/>
    <w:rsid w:val="00144C23"/>
    <w:rsid w:val="00144E96"/>
    <w:rsid w:val="001450B6"/>
    <w:rsid w:val="0014672B"/>
    <w:rsid w:val="001469DA"/>
    <w:rsid w:val="00147D1D"/>
    <w:rsid w:val="001503BD"/>
    <w:rsid w:val="0015064A"/>
    <w:rsid w:val="00150908"/>
    <w:rsid w:val="00150A1D"/>
    <w:rsid w:val="00151004"/>
    <w:rsid w:val="00151083"/>
    <w:rsid w:val="001528B7"/>
    <w:rsid w:val="00152C2D"/>
    <w:rsid w:val="00152FED"/>
    <w:rsid w:val="00153E1D"/>
    <w:rsid w:val="001553DB"/>
    <w:rsid w:val="00155543"/>
    <w:rsid w:val="001559F4"/>
    <w:rsid w:val="00155B06"/>
    <w:rsid w:val="00156F73"/>
    <w:rsid w:val="00157CE4"/>
    <w:rsid w:val="00160929"/>
    <w:rsid w:val="00161368"/>
    <w:rsid w:val="00161671"/>
    <w:rsid w:val="00161EC4"/>
    <w:rsid w:val="0016297A"/>
    <w:rsid w:val="00162C48"/>
    <w:rsid w:val="001632D0"/>
    <w:rsid w:val="001639CF"/>
    <w:rsid w:val="00163D50"/>
    <w:rsid w:val="00164F8E"/>
    <w:rsid w:val="00165D09"/>
    <w:rsid w:val="00165E14"/>
    <w:rsid w:val="0016607E"/>
    <w:rsid w:val="00167139"/>
    <w:rsid w:val="00167775"/>
    <w:rsid w:val="00170095"/>
    <w:rsid w:val="00170320"/>
    <w:rsid w:val="001719B7"/>
    <w:rsid w:val="00171B0A"/>
    <w:rsid w:val="00171DC1"/>
    <w:rsid w:val="001724D0"/>
    <w:rsid w:val="00172574"/>
    <w:rsid w:val="00172729"/>
    <w:rsid w:val="00172AE2"/>
    <w:rsid w:val="00172B1C"/>
    <w:rsid w:val="00172DDD"/>
    <w:rsid w:val="00172F55"/>
    <w:rsid w:val="001745DF"/>
    <w:rsid w:val="001745F8"/>
    <w:rsid w:val="001749BA"/>
    <w:rsid w:val="00174BCA"/>
    <w:rsid w:val="00175036"/>
    <w:rsid w:val="00175128"/>
    <w:rsid w:val="00175945"/>
    <w:rsid w:val="00176267"/>
    <w:rsid w:val="00177DD5"/>
    <w:rsid w:val="00177EA7"/>
    <w:rsid w:val="00180052"/>
    <w:rsid w:val="001801DC"/>
    <w:rsid w:val="00180711"/>
    <w:rsid w:val="001808E0"/>
    <w:rsid w:val="0018094C"/>
    <w:rsid w:val="00180AF5"/>
    <w:rsid w:val="001811FD"/>
    <w:rsid w:val="00181560"/>
    <w:rsid w:val="0018156A"/>
    <w:rsid w:val="00181FF0"/>
    <w:rsid w:val="001822B9"/>
    <w:rsid w:val="001827AC"/>
    <w:rsid w:val="001836DA"/>
    <w:rsid w:val="00183715"/>
    <w:rsid w:val="00183A27"/>
    <w:rsid w:val="00184DF0"/>
    <w:rsid w:val="00185966"/>
    <w:rsid w:val="00185B64"/>
    <w:rsid w:val="00185E25"/>
    <w:rsid w:val="0018604A"/>
    <w:rsid w:val="00186859"/>
    <w:rsid w:val="00186FA5"/>
    <w:rsid w:val="00187050"/>
    <w:rsid w:val="0018767F"/>
    <w:rsid w:val="001878CE"/>
    <w:rsid w:val="00187DE3"/>
    <w:rsid w:val="0019084F"/>
    <w:rsid w:val="0019092A"/>
    <w:rsid w:val="00191117"/>
    <w:rsid w:val="001915AF"/>
    <w:rsid w:val="0019177D"/>
    <w:rsid w:val="00191863"/>
    <w:rsid w:val="00191B1F"/>
    <w:rsid w:val="00192087"/>
    <w:rsid w:val="001923AE"/>
    <w:rsid w:val="001926D5"/>
    <w:rsid w:val="00192982"/>
    <w:rsid w:val="00193283"/>
    <w:rsid w:val="00193836"/>
    <w:rsid w:val="00194730"/>
    <w:rsid w:val="00194F80"/>
    <w:rsid w:val="00195027"/>
    <w:rsid w:val="0019530F"/>
    <w:rsid w:val="001959EB"/>
    <w:rsid w:val="0019657E"/>
    <w:rsid w:val="001969F8"/>
    <w:rsid w:val="00196AD0"/>
    <w:rsid w:val="00196B02"/>
    <w:rsid w:val="00196B14"/>
    <w:rsid w:val="00197DD1"/>
    <w:rsid w:val="001A0D82"/>
    <w:rsid w:val="001A1628"/>
    <w:rsid w:val="001A2547"/>
    <w:rsid w:val="001A2A2F"/>
    <w:rsid w:val="001A2BD9"/>
    <w:rsid w:val="001A2FD1"/>
    <w:rsid w:val="001A3554"/>
    <w:rsid w:val="001A3601"/>
    <w:rsid w:val="001A3E03"/>
    <w:rsid w:val="001A3FBF"/>
    <w:rsid w:val="001A42DD"/>
    <w:rsid w:val="001A440E"/>
    <w:rsid w:val="001A5234"/>
    <w:rsid w:val="001A552B"/>
    <w:rsid w:val="001A5EDD"/>
    <w:rsid w:val="001A62B2"/>
    <w:rsid w:val="001A6FDD"/>
    <w:rsid w:val="001A6FEB"/>
    <w:rsid w:val="001A7404"/>
    <w:rsid w:val="001A75E1"/>
    <w:rsid w:val="001B0063"/>
    <w:rsid w:val="001B030D"/>
    <w:rsid w:val="001B113D"/>
    <w:rsid w:val="001B1A4D"/>
    <w:rsid w:val="001B21BA"/>
    <w:rsid w:val="001B2702"/>
    <w:rsid w:val="001B2764"/>
    <w:rsid w:val="001B2C5E"/>
    <w:rsid w:val="001B34B7"/>
    <w:rsid w:val="001B3D4B"/>
    <w:rsid w:val="001B40E8"/>
    <w:rsid w:val="001B44C9"/>
    <w:rsid w:val="001B45DD"/>
    <w:rsid w:val="001B5227"/>
    <w:rsid w:val="001B5ECB"/>
    <w:rsid w:val="001B619E"/>
    <w:rsid w:val="001B6454"/>
    <w:rsid w:val="001B6D4B"/>
    <w:rsid w:val="001B6FBF"/>
    <w:rsid w:val="001B7355"/>
    <w:rsid w:val="001B77E6"/>
    <w:rsid w:val="001B7B1A"/>
    <w:rsid w:val="001C0B8E"/>
    <w:rsid w:val="001C0D82"/>
    <w:rsid w:val="001C0E45"/>
    <w:rsid w:val="001C15EE"/>
    <w:rsid w:val="001C1D92"/>
    <w:rsid w:val="001C41FC"/>
    <w:rsid w:val="001C4538"/>
    <w:rsid w:val="001C45B6"/>
    <w:rsid w:val="001C49FC"/>
    <w:rsid w:val="001C4FF9"/>
    <w:rsid w:val="001C51EF"/>
    <w:rsid w:val="001C580E"/>
    <w:rsid w:val="001C60FA"/>
    <w:rsid w:val="001C62FB"/>
    <w:rsid w:val="001C6CA4"/>
    <w:rsid w:val="001C7764"/>
    <w:rsid w:val="001C7AD8"/>
    <w:rsid w:val="001C7CBD"/>
    <w:rsid w:val="001C7D02"/>
    <w:rsid w:val="001D07DE"/>
    <w:rsid w:val="001D08E9"/>
    <w:rsid w:val="001D0A2E"/>
    <w:rsid w:val="001D1B02"/>
    <w:rsid w:val="001D1E37"/>
    <w:rsid w:val="001D2871"/>
    <w:rsid w:val="001D2D2B"/>
    <w:rsid w:val="001D307B"/>
    <w:rsid w:val="001D309B"/>
    <w:rsid w:val="001D3329"/>
    <w:rsid w:val="001D3637"/>
    <w:rsid w:val="001D3C4B"/>
    <w:rsid w:val="001D3DD3"/>
    <w:rsid w:val="001D42D6"/>
    <w:rsid w:val="001D4901"/>
    <w:rsid w:val="001D4B08"/>
    <w:rsid w:val="001D51C5"/>
    <w:rsid w:val="001D59EC"/>
    <w:rsid w:val="001D5D20"/>
    <w:rsid w:val="001D694D"/>
    <w:rsid w:val="001D6C9E"/>
    <w:rsid w:val="001D7934"/>
    <w:rsid w:val="001D7BA7"/>
    <w:rsid w:val="001D7DC0"/>
    <w:rsid w:val="001E0863"/>
    <w:rsid w:val="001E163A"/>
    <w:rsid w:val="001E1D06"/>
    <w:rsid w:val="001E2086"/>
    <w:rsid w:val="001E269A"/>
    <w:rsid w:val="001E29B9"/>
    <w:rsid w:val="001E3B2A"/>
    <w:rsid w:val="001E452A"/>
    <w:rsid w:val="001E4AE4"/>
    <w:rsid w:val="001E5025"/>
    <w:rsid w:val="001E5089"/>
    <w:rsid w:val="001E55B9"/>
    <w:rsid w:val="001E57CA"/>
    <w:rsid w:val="001E5FDE"/>
    <w:rsid w:val="001E603E"/>
    <w:rsid w:val="001E6A31"/>
    <w:rsid w:val="001E6BBD"/>
    <w:rsid w:val="001E7123"/>
    <w:rsid w:val="001E7F7B"/>
    <w:rsid w:val="001F152C"/>
    <w:rsid w:val="001F1AC9"/>
    <w:rsid w:val="001F207F"/>
    <w:rsid w:val="001F220B"/>
    <w:rsid w:val="001F2667"/>
    <w:rsid w:val="001F2E53"/>
    <w:rsid w:val="001F367A"/>
    <w:rsid w:val="001F3D3A"/>
    <w:rsid w:val="001F3D45"/>
    <w:rsid w:val="001F4600"/>
    <w:rsid w:val="001F4856"/>
    <w:rsid w:val="001F4BE5"/>
    <w:rsid w:val="001F5973"/>
    <w:rsid w:val="001F6A68"/>
    <w:rsid w:val="001F6BDD"/>
    <w:rsid w:val="001F70A6"/>
    <w:rsid w:val="001F70AD"/>
    <w:rsid w:val="001F713B"/>
    <w:rsid w:val="00200492"/>
    <w:rsid w:val="00200699"/>
    <w:rsid w:val="00200A6E"/>
    <w:rsid w:val="00201254"/>
    <w:rsid w:val="00201AC3"/>
    <w:rsid w:val="002022AB"/>
    <w:rsid w:val="002032FA"/>
    <w:rsid w:val="00203457"/>
    <w:rsid w:val="00203795"/>
    <w:rsid w:val="002037D7"/>
    <w:rsid w:val="0020470D"/>
    <w:rsid w:val="0020479D"/>
    <w:rsid w:val="00204831"/>
    <w:rsid w:val="00204E19"/>
    <w:rsid w:val="00205108"/>
    <w:rsid w:val="00205543"/>
    <w:rsid w:val="00205A5A"/>
    <w:rsid w:val="00205DFD"/>
    <w:rsid w:val="00205E4D"/>
    <w:rsid w:val="0020681A"/>
    <w:rsid w:val="00206B6E"/>
    <w:rsid w:val="00206E8E"/>
    <w:rsid w:val="00207163"/>
    <w:rsid w:val="00207C70"/>
    <w:rsid w:val="00207DE0"/>
    <w:rsid w:val="002102C5"/>
    <w:rsid w:val="00210427"/>
    <w:rsid w:val="00210603"/>
    <w:rsid w:val="00210ABC"/>
    <w:rsid w:val="00211A8A"/>
    <w:rsid w:val="00212454"/>
    <w:rsid w:val="00212A71"/>
    <w:rsid w:val="00212C60"/>
    <w:rsid w:val="00212E62"/>
    <w:rsid w:val="0021359F"/>
    <w:rsid w:val="00213DCD"/>
    <w:rsid w:val="002141D1"/>
    <w:rsid w:val="00214435"/>
    <w:rsid w:val="00214973"/>
    <w:rsid w:val="00214B81"/>
    <w:rsid w:val="00214F94"/>
    <w:rsid w:val="00215732"/>
    <w:rsid w:val="0021614B"/>
    <w:rsid w:val="00216349"/>
    <w:rsid w:val="00216A7D"/>
    <w:rsid w:val="00217458"/>
    <w:rsid w:val="00217622"/>
    <w:rsid w:val="00217CC3"/>
    <w:rsid w:val="00217F73"/>
    <w:rsid w:val="002207C8"/>
    <w:rsid w:val="00220C34"/>
    <w:rsid w:val="002222A2"/>
    <w:rsid w:val="00222C42"/>
    <w:rsid w:val="00222C69"/>
    <w:rsid w:val="00222D99"/>
    <w:rsid w:val="00222F76"/>
    <w:rsid w:val="00223D14"/>
    <w:rsid w:val="00224301"/>
    <w:rsid w:val="00224341"/>
    <w:rsid w:val="002250E4"/>
    <w:rsid w:val="002252A3"/>
    <w:rsid w:val="00225978"/>
    <w:rsid w:val="00225B00"/>
    <w:rsid w:val="002266E3"/>
    <w:rsid w:val="00226B70"/>
    <w:rsid w:val="002300FE"/>
    <w:rsid w:val="0023116A"/>
    <w:rsid w:val="00231673"/>
    <w:rsid w:val="002327DE"/>
    <w:rsid w:val="002327E3"/>
    <w:rsid w:val="00232C70"/>
    <w:rsid w:val="00232E74"/>
    <w:rsid w:val="00233157"/>
    <w:rsid w:val="00235A42"/>
    <w:rsid w:val="00235B18"/>
    <w:rsid w:val="00235EFB"/>
    <w:rsid w:val="00235F65"/>
    <w:rsid w:val="002361EC"/>
    <w:rsid w:val="002362A9"/>
    <w:rsid w:val="00237219"/>
    <w:rsid w:val="00237784"/>
    <w:rsid w:val="00240637"/>
    <w:rsid w:val="0024176D"/>
    <w:rsid w:val="00241CDB"/>
    <w:rsid w:val="00241F87"/>
    <w:rsid w:val="0024219A"/>
    <w:rsid w:val="00242338"/>
    <w:rsid w:val="002426E2"/>
    <w:rsid w:val="002428BF"/>
    <w:rsid w:val="00242DB6"/>
    <w:rsid w:val="002439F3"/>
    <w:rsid w:val="002444A5"/>
    <w:rsid w:val="00244630"/>
    <w:rsid w:val="00244B65"/>
    <w:rsid w:val="00244DB4"/>
    <w:rsid w:val="00245E6D"/>
    <w:rsid w:val="00246610"/>
    <w:rsid w:val="00246AAA"/>
    <w:rsid w:val="00246C7B"/>
    <w:rsid w:val="00247707"/>
    <w:rsid w:val="00247719"/>
    <w:rsid w:val="00247B34"/>
    <w:rsid w:val="002505DC"/>
    <w:rsid w:val="0025087A"/>
    <w:rsid w:val="00250AC2"/>
    <w:rsid w:val="00251172"/>
    <w:rsid w:val="002517F2"/>
    <w:rsid w:val="00252381"/>
    <w:rsid w:val="002525B1"/>
    <w:rsid w:val="00252AB0"/>
    <w:rsid w:val="00252D96"/>
    <w:rsid w:val="00254763"/>
    <w:rsid w:val="00254F46"/>
    <w:rsid w:val="0025510C"/>
    <w:rsid w:val="002557FD"/>
    <w:rsid w:val="00255B2A"/>
    <w:rsid w:val="00255BEC"/>
    <w:rsid w:val="00255DAE"/>
    <w:rsid w:val="002565C6"/>
    <w:rsid w:val="0025686E"/>
    <w:rsid w:val="00256BCF"/>
    <w:rsid w:val="00256DFB"/>
    <w:rsid w:val="00256E20"/>
    <w:rsid w:val="0025721C"/>
    <w:rsid w:val="00257798"/>
    <w:rsid w:val="00257B24"/>
    <w:rsid w:val="00257B43"/>
    <w:rsid w:val="00257B70"/>
    <w:rsid w:val="00257DF3"/>
    <w:rsid w:val="00257E63"/>
    <w:rsid w:val="002600C7"/>
    <w:rsid w:val="00260C31"/>
    <w:rsid w:val="00261126"/>
    <w:rsid w:val="0026114B"/>
    <w:rsid w:val="0026125D"/>
    <w:rsid w:val="00261726"/>
    <w:rsid w:val="00261BC2"/>
    <w:rsid w:val="00261F2C"/>
    <w:rsid w:val="002628BC"/>
    <w:rsid w:val="002629D8"/>
    <w:rsid w:val="0026308B"/>
    <w:rsid w:val="002632B2"/>
    <w:rsid w:val="00263CF9"/>
    <w:rsid w:val="00264D49"/>
    <w:rsid w:val="00265D52"/>
    <w:rsid w:val="00265EE7"/>
    <w:rsid w:val="00266C77"/>
    <w:rsid w:val="002672B1"/>
    <w:rsid w:val="00267B8D"/>
    <w:rsid w:val="00267C59"/>
    <w:rsid w:val="00267CDD"/>
    <w:rsid w:val="00267DDB"/>
    <w:rsid w:val="002701B5"/>
    <w:rsid w:val="002707C2"/>
    <w:rsid w:val="00271FA9"/>
    <w:rsid w:val="00272035"/>
    <w:rsid w:val="0027254C"/>
    <w:rsid w:val="00272D08"/>
    <w:rsid w:val="0027317C"/>
    <w:rsid w:val="00273364"/>
    <w:rsid w:val="00273390"/>
    <w:rsid w:val="002734E9"/>
    <w:rsid w:val="002741E1"/>
    <w:rsid w:val="00274A69"/>
    <w:rsid w:val="00274F10"/>
    <w:rsid w:val="00275189"/>
    <w:rsid w:val="002763A7"/>
    <w:rsid w:val="0027707A"/>
    <w:rsid w:val="00277965"/>
    <w:rsid w:val="0028067B"/>
    <w:rsid w:val="002809AE"/>
    <w:rsid w:val="00280AB4"/>
    <w:rsid w:val="00280F02"/>
    <w:rsid w:val="00281361"/>
    <w:rsid w:val="002817C1"/>
    <w:rsid w:val="002817DC"/>
    <w:rsid w:val="00282C74"/>
    <w:rsid w:val="00283A27"/>
    <w:rsid w:val="00283B1F"/>
    <w:rsid w:val="00284231"/>
    <w:rsid w:val="00284C97"/>
    <w:rsid w:val="00285291"/>
    <w:rsid w:val="0028546F"/>
    <w:rsid w:val="002860B2"/>
    <w:rsid w:val="00286E56"/>
    <w:rsid w:val="0028708E"/>
    <w:rsid w:val="002876C1"/>
    <w:rsid w:val="00287707"/>
    <w:rsid w:val="00290DB8"/>
    <w:rsid w:val="00291617"/>
    <w:rsid w:val="002916D5"/>
    <w:rsid w:val="002918DE"/>
    <w:rsid w:val="00291978"/>
    <w:rsid w:val="00292609"/>
    <w:rsid w:val="00292920"/>
    <w:rsid w:val="00292E03"/>
    <w:rsid w:val="00293D1E"/>
    <w:rsid w:val="00293F60"/>
    <w:rsid w:val="002940B2"/>
    <w:rsid w:val="00294579"/>
    <w:rsid w:val="002946D8"/>
    <w:rsid w:val="00294825"/>
    <w:rsid w:val="00295856"/>
    <w:rsid w:val="00295CE7"/>
    <w:rsid w:val="00296334"/>
    <w:rsid w:val="00296612"/>
    <w:rsid w:val="00296D07"/>
    <w:rsid w:val="002A0E0C"/>
    <w:rsid w:val="002A17F4"/>
    <w:rsid w:val="002A1F1F"/>
    <w:rsid w:val="002A22EA"/>
    <w:rsid w:val="002A333E"/>
    <w:rsid w:val="002A344F"/>
    <w:rsid w:val="002A3A84"/>
    <w:rsid w:val="002A3CD9"/>
    <w:rsid w:val="002A3F28"/>
    <w:rsid w:val="002A4168"/>
    <w:rsid w:val="002A441A"/>
    <w:rsid w:val="002A4827"/>
    <w:rsid w:val="002A4AF6"/>
    <w:rsid w:val="002A4E09"/>
    <w:rsid w:val="002A4E64"/>
    <w:rsid w:val="002A55E7"/>
    <w:rsid w:val="002A56C1"/>
    <w:rsid w:val="002A5A26"/>
    <w:rsid w:val="002A5B26"/>
    <w:rsid w:val="002A5CAF"/>
    <w:rsid w:val="002A6693"/>
    <w:rsid w:val="002A7D3E"/>
    <w:rsid w:val="002A7D9C"/>
    <w:rsid w:val="002B0A96"/>
    <w:rsid w:val="002B0E7F"/>
    <w:rsid w:val="002B0EB9"/>
    <w:rsid w:val="002B16D9"/>
    <w:rsid w:val="002B18F8"/>
    <w:rsid w:val="002B1928"/>
    <w:rsid w:val="002B1D97"/>
    <w:rsid w:val="002B2529"/>
    <w:rsid w:val="002B3318"/>
    <w:rsid w:val="002B3675"/>
    <w:rsid w:val="002B4325"/>
    <w:rsid w:val="002B4F67"/>
    <w:rsid w:val="002B544E"/>
    <w:rsid w:val="002B64BE"/>
    <w:rsid w:val="002B686B"/>
    <w:rsid w:val="002B68F8"/>
    <w:rsid w:val="002B6948"/>
    <w:rsid w:val="002B7AEC"/>
    <w:rsid w:val="002B7DCB"/>
    <w:rsid w:val="002C0434"/>
    <w:rsid w:val="002C08F8"/>
    <w:rsid w:val="002C0AC8"/>
    <w:rsid w:val="002C1B93"/>
    <w:rsid w:val="002C363B"/>
    <w:rsid w:val="002C3DCC"/>
    <w:rsid w:val="002C5689"/>
    <w:rsid w:val="002C5D42"/>
    <w:rsid w:val="002C60E2"/>
    <w:rsid w:val="002C614C"/>
    <w:rsid w:val="002C617C"/>
    <w:rsid w:val="002C62C1"/>
    <w:rsid w:val="002C6626"/>
    <w:rsid w:val="002C69AF"/>
    <w:rsid w:val="002C6FB9"/>
    <w:rsid w:val="002C72BA"/>
    <w:rsid w:val="002C7CED"/>
    <w:rsid w:val="002D158E"/>
    <w:rsid w:val="002D2634"/>
    <w:rsid w:val="002D3367"/>
    <w:rsid w:val="002D337D"/>
    <w:rsid w:val="002D3753"/>
    <w:rsid w:val="002D39B0"/>
    <w:rsid w:val="002D3A47"/>
    <w:rsid w:val="002D45C0"/>
    <w:rsid w:val="002D4B15"/>
    <w:rsid w:val="002D5466"/>
    <w:rsid w:val="002D6BD2"/>
    <w:rsid w:val="002D6DA5"/>
    <w:rsid w:val="002D735B"/>
    <w:rsid w:val="002D7588"/>
    <w:rsid w:val="002D79D1"/>
    <w:rsid w:val="002D7D2A"/>
    <w:rsid w:val="002E00BA"/>
    <w:rsid w:val="002E0197"/>
    <w:rsid w:val="002E2386"/>
    <w:rsid w:val="002E252C"/>
    <w:rsid w:val="002E26DD"/>
    <w:rsid w:val="002E3197"/>
    <w:rsid w:val="002E33AD"/>
    <w:rsid w:val="002E376A"/>
    <w:rsid w:val="002E4223"/>
    <w:rsid w:val="002E44A5"/>
    <w:rsid w:val="002E5249"/>
    <w:rsid w:val="002E5669"/>
    <w:rsid w:val="002E6326"/>
    <w:rsid w:val="002E6718"/>
    <w:rsid w:val="002E7035"/>
    <w:rsid w:val="002E708A"/>
    <w:rsid w:val="002E7352"/>
    <w:rsid w:val="002F0198"/>
    <w:rsid w:val="002F10D0"/>
    <w:rsid w:val="002F14E3"/>
    <w:rsid w:val="002F1D9F"/>
    <w:rsid w:val="002F2121"/>
    <w:rsid w:val="002F23A4"/>
    <w:rsid w:val="002F32F3"/>
    <w:rsid w:val="002F3C56"/>
    <w:rsid w:val="002F42C6"/>
    <w:rsid w:val="002F4C3D"/>
    <w:rsid w:val="002F70F4"/>
    <w:rsid w:val="002F72DA"/>
    <w:rsid w:val="002F7B48"/>
    <w:rsid w:val="003001AC"/>
    <w:rsid w:val="00300307"/>
    <w:rsid w:val="00301FAA"/>
    <w:rsid w:val="0030253F"/>
    <w:rsid w:val="003029E1"/>
    <w:rsid w:val="00303061"/>
    <w:rsid w:val="0030308B"/>
    <w:rsid w:val="00303219"/>
    <w:rsid w:val="00303E33"/>
    <w:rsid w:val="00305A3B"/>
    <w:rsid w:val="00305DE1"/>
    <w:rsid w:val="00306942"/>
    <w:rsid w:val="00306C46"/>
    <w:rsid w:val="00306E8D"/>
    <w:rsid w:val="00306F8C"/>
    <w:rsid w:val="00307B0A"/>
    <w:rsid w:val="00307ED4"/>
    <w:rsid w:val="00310184"/>
    <w:rsid w:val="0031021A"/>
    <w:rsid w:val="00310258"/>
    <w:rsid w:val="003109CF"/>
    <w:rsid w:val="00310D89"/>
    <w:rsid w:val="00310DFD"/>
    <w:rsid w:val="00312004"/>
    <w:rsid w:val="003121AF"/>
    <w:rsid w:val="0031225C"/>
    <w:rsid w:val="00312265"/>
    <w:rsid w:val="00312DDF"/>
    <w:rsid w:val="00312E71"/>
    <w:rsid w:val="003132EF"/>
    <w:rsid w:val="00313358"/>
    <w:rsid w:val="00313549"/>
    <w:rsid w:val="00313585"/>
    <w:rsid w:val="0031372F"/>
    <w:rsid w:val="00313779"/>
    <w:rsid w:val="00313C43"/>
    <w:rsid w:val="003148E6"/>
    <w:rsid w:val="00314CE2"/>
    <w:rsid w:val="00315201"/>
    <w:rsid w:val="00315F0E"/>
    <w:rsid w:val="003160FF"/>
    <w:rsid w:val="00316422"/>
    <w:rsid w:val="00316DCB"/>
    <w:rsid w:val="0031723F"/>
    <w:rsid w:val="00317318"/>
    <w:rsid w:val="0031795B"/>
    <w:rsid w:val="00317A55"/>
    <w:rsid w:val="0032033F"/>
    <w:rsid w:val="0032064B"/>
    <w:rsid w:val="00320ED8"/>
    <w:rsid w:val="00320F4A"/>
    <w:rsid w:val="00321102"/>
    <w:rsid w:val="00321234"/>
    <w:rsid w:val="003213C0"/>
    <w:rsid w:val="00321DD6"/>
    <w:rsid w:val="00321DF8"/>
    <w:rsid w:val="00321E00"/>
    <w:rsid w:val="00322099"/>
    <w:rsid w:val="00322170"/>
    <w:rsid w:val="00322466"/>
    <w:rsid w:val="00322E33"/>
    <w:rsid w:val="00322EF0"/>
    <w:rsid w:val="00322F97"/>
    <w:rsid w:val="0032325C"/>
    <w:rsid w:val="00323654"/>
    <w:rsid w:val="00323704"/>
    <w:rsid w:val="00323DAF"/>
    <w:rsid w:val="00323E10"/>
    <w:rsid w:val="003243DA"/>
    <w:rsid w:val="00324553"/>
    <w:rsid w:val="0032455F"/>
    <w:rsid w:val="00324970"/>
    <w:rsid w:val="00325C3B"/>
    <w:rsid w:val="00325EC4"/>
    <w:rsid w:val="003262B2"/>
    <w:rsid w:val="00326537"/>
    <w:rsid w:val="003270D9"/>
    <w:rsid w:val="003272DA"/>
    <w:rsid w:val="00327AF7"/>
    <w:rsid w:val="00327D0C"/>
    <w:rsid w:val="003303A0"/>
    <w:rsid w:val="0033087A"/>
    <w:rsid w:val="0033102B"/>
    <w:rsid w:val="0033150E"/>
    <w:rsid w:val="00331FDF"/>
    <w:rsid w:val="003324B6"/>
    <w:rsid w:val="00332600"/>
    <w:rsid w:val="0033265A"/>
    <w:rsid w:val="003329FD"/>
    <w:rsid w:val="00332FCF"/>
    <w:rsid w:val="003345CF"/>
    <w:rsid w:val="00334E4A"/>
    <w:rsid w:val="00334E50"/>
    <w:rsid w:val="00334EA3"/>
    <w:rsid w:val="00334FFE"/>
    <w:rsid w:val="00335BD0"/>
    <w:rsid w:val="003360AA"/>
    <w:rsid w:val="0034046A"/>
    <w:rsid w:val="00340489"/>
    <w:rsid w:val="0034073D"/>
    <w:rsid w:val="00340AA2"/>
    <w:rsid w:val="003421FB"/>
    <w:rsid w:val="00342366"/>
    <w:rsid w:val="003423F7"/>
    <w:rsid w:val="003426C2"/>
    <w:rsid w:val="00343288"/>
    <w:rsid w:val="00343477"/>
    <w:rsid w:val="003435E4"/>
    <w:rsid w:val="00343948"/>
    <w:rsid w:val="00343CDD"/>
    <w:rsid w:val="003440C8"/>
    <w:rsid w:val="00344579"/>
    <w:rsid w:val="00344C3D"/>
    <w:rsid w:val="00344C72"/>
    <w:rsid w:val="0034571B"/>
    <w:rsid w:val="00345C93"/>
    <w:rsid w:val="00346C68"/>
    <w:rsid w:val="00346D02"/>
    <w:rsid w:val="00346D0C"/>
    <w:rsid w:val="00346FED"/>
    <w:rsid w:val="003476C0"/>
    <w:rsid w:val="00347A07"/>
    <w:rsid w:val="00350700"/>
    <w:rsid w:val="00350FFB"/>
    <w:rsid w:val="003516D7"/>
    <w:rsid w:val="003518D5"/>
    <w:rsid w:val="00351DC8"/>
    <w:rsid w:val="00352078"/>
    <w:rsid w:val="003526EA"/>
    <w:rsid w:val="00352843"/>
    <w:rsid w:val="003529CD"/>
    <w:rsid w:val="00352C3E"/>
    <w:rsid w:val="00352C80"/>
    <w:rsid w:val="00353260"/>
    <w:rsid w:val="003537B7"/>
    <w:rsid w:val="00353880"/>
    <w:rsid w:val="00353A05"/>
    <w:rsid w:val="00355098"/>
    <w:rsid w:val="0035567B"/>
    <w:rsid w:val="00355A26"/>
    <w:rsid w:val="00355B96"/>
    <w:rsid w:val="0035624A"/>
    <w:rsid w:val="0035696C"/>
    <w:rsid w:val="00356AA0"/>
    <w:rsid w:val="00356D09"/>
    <w:rsid w:val="00357784"/>
    <w:rsid w:val="00357A51"/>
    <w:rsid w:val="00357E9D"/>
    <w:rsid w:val="00360125"/>
    <w:rsid w:val="00360142"/>
    <w:rsid w:val="0036057B"/>
    <w:rsid w:val="003606D3"/>
    <w:rsid w:val="00360F37"/>
    <w:rsid w:val="00361C72"/>
    <w:rsid w:val="00362659"/>
    <w:rsid w:val="0036293E"/>
    <w:rsid w:val="00362CF3"/>
    <w:rsid w:val="00362F32"/>
    <w:rsid w:val="00362FC8"/>
    <w:rsid w:val="00363308"/>
    <w:rsid w:val="0036366D"/>
    <w:rsid w:val="0036405C"/>
    <w:rsid w:val="003642D2"/>
    <w:rsid w:val="00364424"/>
    <w:rsid w:val="00364566"/>
    <w:rsid w:val="00364816"/>
    <w:rsid w:val="00364A6C"/>
    <w:rsid w:val="00364E64"/>
    <w:rsid w:val="00365E15"/>
    <w:rsid w:val="00365F19"/>
    <w:rsid w:val="00366B33"/>
    <w:rsid w:val="003675AF"/>
    <w:rsid w:val="00367B3F"/>
    <w:rsid w:val="00367C51"/>
    <w:rsid w:val="003700F3"/>
    <w:rsid w:val="00370886"/>
    <w:rsid w:val="00370A8A"/>
    <w:rsid w:val="00371C50"/>
    <w:rsid w:val="00372201"/>
    <w:rsid w:val="00372946"/>
    <w:rsid w:val="00372E56"/>
    <w:rsid w:val="0037313B"/>
    <w:rsid w:val="00373A14"/>
    <w:rsid w:val="00373C9D"/>
    <w:rsid w:val="00373D33"/>
    <w:rsid w:val="00373D98"/>
    <w:rsid w:val="003747F1"/>
    <w:rsid w:val="00374B86"/>
    <w:rsid w:val="0037530B"/>
    <w:rsid w:val="00375506"/>
    <w:rsid w:val="00375550"/>
    <w:rsid w:val="00375AB1"/>
    <w:rsid w:val="00376FB5"/>
    <w:rsid w:val="003773DD"/>
    <w:rsid w:val="00377400"/>
    <w:rsid w:val="00377513"/>
    <w:rsid w:val="003776A6"/>
    <w:rsid w:val="0037785D"/>
    <w:rsid w:val="003779BD"/>
    <w:rsid w:val="00377E90"/>
    <w:rsid w:val="00380549"/>
    <w:rsid w:val="00381083"/>
    <w:rsid w:val="0038116F"/>
    <w:rsid w:val="00381689"/>
    <w:rsid w:val="00381F83"/>
    <w:rsid w:val="00382609"/>
    <w:rsid w:val="003830E2"/>
    <w:rsid w:val="003837CD"/>
    <w:rsid w:val="00383960"/>
    <w:rsid w:val="003839A3"/>
    <w:rsid w:val="00383B66"/>
    <w:rsid w:val="00384564"/>
    <w:rsid w:val="00384F79"/>
    <w:rsid w:val="003856E3"/>
    <w:rsid w:val="00386AE6"/>
    <w:rsid w:val="00386F5E"/>
    <w:rsid w:val="00386FC4"/>
    <w:rsid w:val="0038738D"/>
    <w:rsid w:val="00387F3C"/>
    <w:rsid w:val="003900B6"/>
    <w:rsid w:val="0039020A"/>
    <w:rsid w:val="00390815"/>
    <w:rsid w:val="003917BF"/>
    <w:rsid w:val="00392386"/>
    <w:rsid w:val="0039239B"/>
    <w:rsid w:val="00392482"/>
    <w:rsid w:val="003924FF"/>
    <w:rsid w:val="00393361"/>
    <w:rsid w:val="00393388"/>
    <w:rsid w:val="003938A6"/>
    <w:rsid w:val="003939A5"/>
    <w:rsid w:val="00393CB6"/>
    <w:rsid w:val="003944D4"/>
    <w:rsid w:val="003945D4"/>
    <w:rsid w:val="003959C5"/>
    <w:rsid w:val="00395B89"/>
    <w:rsid w:val="00395C25"/>
    <w:rsid w:val="003965F1"/>
    <w:rsid w:val="00396D88"/>
    <w:rsid w:val="003970A7"/>
    <w:rsid w:val="0039710A"/>
    <w:rsid w:val="003974A2"/>
    <w:rsid w:val="003A0533"/>
    <w:rsid w:val="003A121D"/>
    <w:rsid w:val="003A16BE"/>
    <w:rsid w:val="003A290D"/>
    <w:rsid w:val="003A3628"/>
    <w:rsid w:val="003A40A6"/>
    <w:rsid w:val="003A4B44"/>
    <w:rsid w:val="003A4C00"/>
    <w:rsid w:val="003A4DE3"/>
    <w:rsid w:val="003A50E4"/>
    <w:rsid w:val="003A513A"/>
    <w:rsid w:val="003A51DD"/>
    <w:rsid w:val="003A5975"/>
    <w:rsid w:val="003A5EAB"/>
    <w:rsid w:val="003A6000"/>
    <w:rsid w:val="003A68F1"/>
    <w:rsid w:val="003A74B1"/>
    <w:rsid w:val="003B04A0"/>
    <w:rsid w:val="003B0D38"/>
    <w:rsid w:val="003B142E"/>
    <w:rsid w:val="003B1CBA"/>
    <w:rsid w:val="003B3AE3"/>
    <w:rsid w:val="003B3EAC"/>
    <w:rsid w:val="003B3EF4"/>
    <w:rsid w:val="003B4659"/>
    <w:rsid w:val="003B4687"/>
    <w:rsid w:val="003B4C9D"/>
    <w:rsid w:val="003B4E27"/>
    <w:rsid w:val="003B650F"/>
    <w:rsid w:val="003B7EBC"/>
    <w:rsid w:val="003C0049"/>
    <w:rsid w:val="003C0AF0"/>
    <w:rsid w:val="003C1949"/>
    <w:rsid w:val="003C1F29"/>
    <w:rsid w:val="003C2163"/>
    <w:rsid w:val="003C297F"/>
    <w:rsid w:val="003C2C98"/>
    <w:rsid w:val="003C327C"/>
    <w:rsid w:val="003C3347"/>
    <w:rsid w:val="003C3C50"/>
    <w:rsid w:val="003C3D0F"/>
    <w:rsid w:val="003C555F"/>
    <w:rsid w:val="003C5671"/>
    <w:rsid w:val="003C58DB"/>
    <w:rsid w:val="003C5AB5"/>
    <w:rsid w:val="003C5EC5"/>
    <w:rsid w:val="003C642D"/>
    <w:rsid w:val="003C652A"/>
    <w:rsid w:val="003C6EA5"/>
    <w:rsid w:val="003C70D8"/>
    <w:rsid w:val="003C7661"/>
    <w:rsid w:val="003C778A"/>
    <w:rsid w:val="003D0CC7"/>
    <w:rsid w:val="003D16E5"/>
    <w:rsid w:val="003D23C5"/>
    <w:rsid w:val="003D24B6"/>
    <w:rsid w:val="003D29D4"/>
    <w:rsid w:val="003D3AF1"/>
    <w:rsid w:val="003D3EA5"/>
    <w:rsid w:val="003D4681"/>
    <w:rsid w:val="003D46EF"/>
    <w:rsid w:val="003D497E"/>
    <w:rsid w:val="003D4AE5"/>
    <w:rsid w:val="003D6468"/>
    <w:rsid w:val="003D7273"/>
    <w:rsid w:val="003D72FC"/>
    <w:rsid w:val="003D79FE"/>
    <w:rsid w:val="003D7CAB"/>
    <w:rsid w:val="003D7CF1"/>
    <w:rsid w:val="003E0E8B"/>
    <w:rsid w:val="003E211F"/>
    <w:rsid w:val="003E21E4"/>
    <w:rsid w:val="003E2566"/>
    <w:rsid w:val="003E256A"/>
    <w:rsid w:val="003E33B2"/>
    <w:rsid w:val="003E3760"/>
    <w:rsid w:val="003E3E1E"/>
    <w:rsid w:val="003E4159"/>
    <w:rsid w:val="003E4457"/>
    <w:rsid w:val="003E4AEF"/>
    <w:rsid w:val="003E4D5C"/>
    <w:rsid w:val="003E58E7"/>
    <w:rsid w:val="003E5BA9"/>
    <w:rsid w:val="003E6067"/>
    <w:rsid w:val="003E6EE4"/>
    <w:rsid w:val="003E7148"/>
    <w:rsid w:val="003E76D6"/>
    <w:rsid w:val="003E7E02"/>
    <w:rsid w:val="003F02F0"/>
    <w:rsid w:val="003F0328"/>
    <w:rsid w:val="003F0649"/>
    <w:rsid w:val="003F08E4"/>
    <w:rsid w:val="003F1A5A"/>
    <w:rsid w:val="003F1C5B"/>
    <w:rsid w:val="003F1F8A"/>
    <w:rsid w:val="003F2354"/>
    <w:rsid w:val="003F405D"/>
    <w:rsid w:val="003F427B"/>
    <w:rsid w:val="003F43FB"/>
    <w:rsid w:val="003F4509"/>
    <w:rsid w:val="003F57E2"/>
    <w:rsid w:val="003F5868"/>
    <w:rsid w:val="003F5FD9"/>
    <w:rsid w:val="003F6010"/>
    <w:rsid w:val="003F6308"/>
    <w:rsid w:val="003F658D"/>
    <w:rsid w:val="003F6E06"/>
    <w:rsid w:val="0040014B"/>
    <w:rsid w:val="004005B8"/>
    <w:rsid w:val="004009E6"/>
    <w:rsid w:val="00400B48"/>
    <w:rsid w:val="00400FB9"/>
    <w:rsid w:val="0040115E"/>
    <w:rsid w:val="00402577"/>
    <w:rsid w:val="004026F9"/>
    <w:rsid w:val="00402A44"/>
    <w:rsid w:val="00402E2B"/>
    <w:rsid w:val="00403097"/>
    <w:rsid w:val="004030F6"/>
    <w:rsid w:val="00403629"/>
    <w:rsid w:val="00403778"/>
    <w:rsid w:val="0040471A"/>
    <w:rsid w:val="004049E5"/>
    <w:rsid w:val="00405756"/>
    <w:rsid w:val="00405A70"/>
    <w:rsid w:val="00405B42"/>
    <w:rsid w:val="00405D41"/>
    <w:rsid w:val="00405FF9"/>
    <w:rsid w:val="00406013"/>
    <w:rsid w:val="004065D9"/>
    <w:rsid w:val="0040674D"/>
    <w:rsid w:val="00406777"/>
    <w:rsid w:val="004069CD"/>
    <w:rsid w:val="00406C98"/>
    <w:rsid w:val="00406F25"/>
    <w:rsid w:val="00407247"/>
    <w:rsid w:val="004072A1"/>
    <w:rsid w:val="004076C7"/>
    <w:rsid w:val="0040771E"/>
    <w:rsid w:val="004079D4"/>
    <w:rsid w:val="00407A34"/>
    <w:rsid w:val="00410E6D"/>
    <w:rsid w:val="004116CF"/>
    <w:rsid w:val="00411B1D"/>
    <w:rsid w:val="004124AF"/>
    <w:rsid w:val="00412EC7"/>
    <w:rsid w:val="004146FC"/>
    <w:rsid w:val="00414C7D"/>
    <w:rsid w:val="004151CE"/>
    <w:rsid w:val="004159C0"/>
    <w:rsid w:val="004162B2"/>
    <w:rsid w:val="004163B3"/>
    <w:rsid w:val="00417343"/>
    <w:rsid w:val="004173F0"/>
    <w:rsid w:val="00420BBE"/>
    <w:rsid w:val="00420CF7"/>
    <w:rsid w:val="00421947"/>
    <w:rsid w:val="00422437"/>
    <w:rsid w:val="0042249F"/>
    <w:rsid w:val="004229CF"/>
    <w:rsid w:val="00422D5C"/>
    <w:rsid w:val="0042395D"/>
    <w:rsid w:val="00423DE5"/>
    <w:rsid w:val="00423FEA"/>
    <w:rsid w:val="004240F7"/>
    <w:rsid w:val="00424F25"/>
    <w:rsid w:val="00425404"/>
    <w:rsid w:val="0042569B"/>
    <w:rsid w:val="00425820"/>
    <w:rsid w:val="00425FCC"/>
    <w:rsid w:val="004264F0"/>
    <w:rsid w:val="00426995"/>
    <w:rsid w:val="00427D13"/>
    <w:rsid w:val="004300A2"/>
    <w:rsid w:val="00430130"/>
    <w:rsid w:val="00430CF0"/>
    <w:rsid w:val="00431A76"/>
    <w:rsid w:val="0043235C"/>
    <w:rsid w:val="0043256F"/>
    <w:rsid w:val="00432595"/>
    <w:rsid w:val="00433CDC"/>
    <w:rsid w:val="00436A32"/>
    <w:rsid w:val="0044096C"/>
    <w:rsid w:val="004410DB"/>
    <w:rsid w:val="004416F6"/>
    <w:rsid w:val="00443234"/>
    <w:rsid w:val="00443B67"/>
    <w:rsid w:val="004442C1"/>
    <w:rsid w:val="00444479"/>
    <w:rsid w:val="004446DF"/>
    <w:rsid w:val="00445146"/>
    <w:rsid w:val="004457E8"/>
    <w:rsid w:val="00446000"/>
    <w:rsid w:val="00446313"/>
    <w:rsid w:val="00446339"/>
    <w:rsid w:val="00446FD5"/>
    <w:rsid w:val="00447FB6"/>
    <w:rsid w:val="00450059"/>
    <w:rsid w:val="004510D3"/>
    <w:rsid w:val="004511FA"/>
    <w:rsid w:val="00451344"/>
    <w:rsid w:val="004513A3"/>
    <w:rsid w:val="004520B8"/>
    <w:rsid w:val="004525ED"/>
    <w:rsid w:val="00452A41"/>
    <w:rsid w:val="00452D1F"/>
    <w:rsid w:val="00452DDE"/>
    <w:rsid w:val="00453BB4"/>
    <w:rsid w:val="00453C5D"/>
    <w:rsid w:val="00453EDF"/>
    <w:rsid w:val="00453EE7"/>
    <w:rsid w:val="004543DD"/>
    <w:rsid w:val="0045472E"/>
    <w:rsid w:val="00454B69"/>
    <w:rsid w:val="00454BC9"/>
    <w:rsid w:val="00454EA1"/>
    <w:rsid w:val="00454F07"/>
    <w:rsid w:val="00455254"/>
    <w:rsid w:val="004558C2"/>
    <w:rsid w:val="00455B0B"/>
    <w:rsid w:val="00456931"/>
    <w:rsid w:val="004573BF"/>
    <w:rsid w:val="00457592"/>
    <w:rsid w:val="0045761D"/>
    <w:rsid w:val="00457C8E"/>
    <w:rsid w:val="0046049F"/>
    <w:rsid w:val="00460863"/>
    <w:rsid w:val="00461E8B"/>
    <w:rsid w:val="00462691"/>
    <w:rsid w:val="00462881"/>
    <w:rsid w:val="00462A9D"/>
    <w:rsid w:val="00463000"/>
    <w:rsid w:val="00463157"/>
    <w:rsid w:val="004632DD"/>
    <w:rsid w:val="00463382"/>
    <w:rsid w:val="00463AF1"/>
    <w:rsid w:val="00465B5A"/>
    <w:rsid w:val="00465BAA"/>
    <w:rsid w:val="00465CB0"/>
    <w:rsid w:val="0046645C"/>
    <w:rsid w:val="004667D4"/>
    <w:rsid w:val="00466B8A"/>
    <w:rsid w:val="00466BDE"/>
    <w:rsid w:val="00466C4B"/>
    <w:rsid w:val="004675DD"/>
    <w:rsid w:val="00467B88"/>
    <w:rsid w:val="00467EA7"/>
    <w:rsid w:val="0047003F"/>
    <w:rsid w:val="0047115E"/>
    <w:rsid w:val="00471465"/>
    <w:rsid w:val="00471515"/>
    <w:rsid w:val="00471B58"/>
    <w:rsid w:val="00473078"/>
    <w:rsid w:val="00473BDD"/>
    <w:rsid w:val="00473E7D"/>
    <w:rsid w:val="004747CE"/>
    <w:rsid w:val="004754AC"/>
    <w:rsid w:val="0047560B"/>
    <w:rsid w:val="004759FD"/>
    <w:rsid w:val="00475A83"/>
    <w:rsid w:val="00475B53"/>
    <w:rsid w:val="0047790A"/>
    <w:rsid w:val="00477CF9"/>
    <w:rsid w:val="0048099C"/>
    <w:rsid w:val="00480E97"/>
    <w:rsid w:val="004814CC"/>
    <w:rsid w:val="00481895"/>
    <w:rsid w:val="004820FB"/>
    <w:rsid w:val="004822C2"/>
    <w:rsid w:val="0048243B"/>
    <w:rsid w:val="0048339B"/>
    <w:rsid w:val="0048394B"/>
    <w:rsid w:val="00483E1F"/>
    <w:rsid w:val="00483EDB"/>
    <w:rsid w:val="00483F94"/>
    <w:rsid w:val="00484CB6"/>
    <w:rsid w:val="00484D75"/>
    <w:rsid w:val="004850E5"/>
    <w:rsid w:val="00485465"/>
    <w:rsid w:val="00485789"/>
    <w:rsid w:val="00485927"/>
    <w:rsid w:val="00486C9E"/>
    <w:rsid w:val="00486CA1"/>
    <w:rsid w:val="00487383"/>
    <w:rsid w:val="0048776F"/>
    <w:rsid w:val="00487A1B"/>
    <w:rsid w:val="00487AC3"/>
    <w:rsid w:val="00487E34"/>
    <w:rsid w:val="004900D0"/>
    <w:rsid w:val="00490FCD"/>
    <w:rsid w:val="004939F1"/>
    <w:rsid w:val="00493E94"/>
    <w:rsid w:val="00494362"/>
    <w:rsid w:val="0049446D"/>
    <w:rsid w:val="004948F7"/>
    <w:rsid w:val="00495411"/>
    <w:rsid w:val="00495A7A"/>
    <w:rsid w:val="00496293"/>
    <w:rsid w:val="0049773F"/>
    <w:rsid w:val="004979B6"/>
    <w:rsid w:val="00497F9F"/>
    <w:rsid w:val="004A0435"/>
    <w:rsid w:val="004A14DD"/>
    <w:rsid w:val="004A18FD"/>
    <w:rsid w:val="004A1DAD"/>
    <w:rsid w:val="004A1F0B"/>
    <w:rsid w:val="004A27F6"/>
    <w:rsid w:val="004A2DEA"/>
    <w:rsid w:val="004A2F2B"/>
    <w:rsid w:val="004A311D"/>
    <w:rsid w:val="004A346D"/>
    <w:rsid w:val="004A3607"/>
    <w:rsid w:val="004A3868"/>
    <w:rsid w:val="004A3E52"/>
    <w:rsid w:val="004A4A5A"/>
    <w:rsid w:val="004A4D81"/>
    <w:rsid w:val="004A5144"/>
    <w:rsid w:val="004A5343"/>
    <w:rsid w:val="004A574A"/>
    <w:rsid w:val="004A5858"/>
    <w:rsid w:val="004A5F19"/>
    <w:rsid w:val="004A7916"/>
    <w:rsid w:val="004B019C"/>
    <w:rsid w:val="004B03FA"/>
    <w:rsid w:val="004B0743"/>
    <w:rsid w:val="004B09D0"/>
    <w:rsid w:val="004B0DC7"/>
    <w:rsid w:val="004B0E75"/>
    <w:rsid w:val="004B13BF"/>
    <w:rsid w:val="004B199E"/>
    <w:rsid w:val="004B1FAC"/>
    <w:rsid w:val="004B24B6"/>
    <w:rsid w:val="004B25FC"/>
    <w:rsid w:val="004B28CF"/>
    <w:rsid w:val="004B2F08"/>
    <w:rsid w:val="004B31FA"/>
    <w:rsid w:val="004B3337"/>
    <w:rsid w:val="004B37FA"/>
    <w:rsid w:val="004B51C7"/>
    <w:rsid w:val="004B5B7C"/>
    <w:rsid w:val="004B63E2"/>
    <w:rsid w:val="004B7200"/>
    <w:rsid w:val="004B7383"/>
    <w:rsid w:val="004C0952"/>
    <w:rsid w:val="004C0CD1"/>
    <w:rsid w:val="004C26B4"/>
    <w:rsid w:val="004C3046"/>
    <w:rsid w:val="004C30E8"/>
    <w:rsid w:val="004C4276"/>
    <w:rsid w:val="004C520A"/>
    <w:rsid w:val="004C5F9E"/>
    <w:rsid w:val="004C61BF"/>
    <w:rsid w:val="004C67F6"/>
    <w:rsid w:val="004C693B"/>
    <w:rsid w:val="004C729A"/>
    <w:rsid w:val="004D01B9"/>
    <w:rsid w:val="004D151D"/>
    <w:rsid w:val="004D2661"/>
    <w:rsid w:val="004D288D"/>
    <w:rsid w:val="004D29C8"/>
    <w:rsid w:val="004D2E3C"/>
    <w:rsid w:val="004D373A"/>
    <w:rsid w:val="004D3CEC"/>
    <w:rsid w:val="004D40AA"/>
    <w:rsid w:val="004D434D"/>
    <w:rsid w:val="004D50E2"/>
    <w:rsid w:val="004D512F"/>
    <w:rsid w:val="004D5905"/>
    <w:rsid w:val="004D5E5A"/>
    <w:rsid w:val="004D62D7"/>
    <w:rsid w:val="004D6421"/>
    <w:rsid w:val="004D67EB"/>
    <w:rsid w:val="004D6D3B"/>
    <w:rsid w:val="004D6F23"/>
    <w:rsid w:val="004D7FB8"/>
    <w:rsid w:val="004E0580"/>
    <w:rsid w:val="004E0BA0"/>
    <w:rsid w:val="004E170A"/>
    <w:rsid w:val="004E1898"/>
    <w:rsid w:val="004E1C92"/>
    <w:rsid w:val="004E2264"/>
    <w:rsid w:val="004E2A7C"/>
    <w:rsid w:val="004E2C06"/>
    <w:rsid w:val="004E2C54"/>
    <w:rsid w:val="004E325B"/>
    <w:rsid w:val="004E3D10"/>
    <w:rsid w:val="004E3D49"/>
    <w:rsid w:val="004E41E0"/>
    <w:rsid w:val="004E47CE"/>
    <w:rsid w:val="004E497D"/>
    <w:rsid w:val="004E4CE0"/>
    <w:rsid w:val="004E513C"/>
    <w:rsid w:val="004E540D"/>
    <w:rsid w:val="004E5646"/>
    <w:rsid w:val="004E5777"/>
    <w:rsid w:val="004E687D"/>
    <w:rsid w:val="004E6957"/>
    <w:rsid w:val="004E6E1A"/>
    <w:rsid w:val="004E6F58"/>
    <w:rsid w:val="004E7346"/>
    <w:rsid w:val="004E7B63"/>
    <w:rsid w:val="004E7F70"/>
    <w:rsid w:val="004F0B00"/>
    <w:rsid w:val="004F2C27"/>
    <w:rsid w:val="004F2CC0"/>
    <w:rsid w:val="004F3332"/>
    <w:rsid w:val="004F3B4B"/>
    <w:rsid w:val="004F4AF7"/>
    <w:rsid w:val="004F4C9A"/>
    <w:rsid w:val="004F5193"/>
    <w:rsid w:val="004F59E7"/>
    <w:rsid w:val="004F6236"/>
    <w:rsid w:val="004F63B0"/>
    <w:rsid w:val="004F6479"/>
    <w:rsid w:val="004F70DA"/>
    <w:rsid w:val="004F77C4"/>
    <w:rsid w:val="00500573"/>
    <w:rsid w:val="005006E2"/>
    <w:rsid w:val="0050100B"/>
    <w:rsid w:val="005014DF"/>
    <w:rsid w:val="00501FA8"/>
    <w:rsid w:val="005027EC"/>
    <w:rsid w:val="00503EA1"/>
    <w:rsid w:val="005048D7"/>
    <w:rsid w:val="005055FA"/>
    <w:rsid w:val="00505657"/>
    <w:rsid w:val="00505B69"/>
    <w:rsid w:val="00505D35"/>
    <w:rsid w:val="005061AF"/>
    <w:rsid w:val="005062A3"/>
    <w:rsid w:val="00506AD3"/>
    <w:rsid w:val="005070A3"/>
    <w:rsid w:val="005071CD"/>
    <w:rsid w:val="00507D4F"/>
    <w:rsid w:val="00510CA2"/>
    <w:rsid w:val="00511B57"/>
    <w:rsid w:val="00511B8B"/>
    <w:rsid w:val="00511E1D"/>
    <w:rsid w:val="005127F6"/>
    <w:rsid w:val="00512D7A"/>
    <w:rsid w:val="005138AF"/>
    <w:rsid w:val="00513AB0"/>
    <w:rsid w:val="00513C81"/>
    <w:rsid w:val="00513F77"/>
    <w:rsid w:val="00514C76"/>
    <w:rsid w:val="0051513F"/>
    <w:rsid w:val="00515C9B"/>
    <w:rsid w:val="00515D32"/>
    <w:rsid w:val="00515ED4"/>
    <w:rsid w:val="00516521"/>
    <w:rsid w:val="005168D3"/>
    <w:rsid w:val="005169DA"/>
    <w:rsid w:val="00517012"/>
    <w:rsid w:val="00520713"/>
    <w:rsid w:val="00520BD4"/>
    <w:rsid w:val="00520FC5"/>
    <w:rsid w:val="005211C6"/>
    <w:rsid w:val="00521572"/>
    <w:rsid w:val="00521608"/>
    <w:rsid w:val="00521B9D"/>
    <w:rsid w:val="00521C95"/>
    <w:rsid w:val="005220A1"/>
    <w:rsid w:val="00522496"/>
    <w:rsid w:val="00522C72"/>
    <w:rsid w:val="00523FD0"/>
    <w:rsid w:val="00524E58"/>
    <w:rsid w:val="00525136"/>
    <w:rsid w:val="00525900"/>
    <w:rsid w:val="0052628F"/>
    <w:rsid w:val="00526DBB"/>
    <w:rsid w:val="0052793C"/>
    <w:rsid w:val="00527FBA"/>
    <w:rsid w:val="00530132"/>
    <w:rsid w:val="0053016B"/>
    <w:rsid w:val="005301BA"/>
    <w:rsid w:val="005304DA"/>
    <w:rsid w:val="00531007"/>
    <w:rsid w:val="005314DC"/>
    <w:rsid w:val="00532671"/>
    <w:rsid w:val="00532A07"/>
    <w:rsid w:val="00532E19"/>
    <w:rsid w:val="00533248"/>
    <w:rsid w:val="0053374B"/>
    <w:rsid w:val="00533E86"/>
    <w:rsid w:val="0053426C"/>
    <w:rsid w:val="0053454E"/>
    <w:rsid w:val="00534677"/>
    <w:rsid w:val="00534C48"/>
    <w:rsid w:val="00535092"/>
    <w:rsid w:val="005351BF"/>
    <w:rsid w:val="0053562E"/>
    <w:rsid w:val="0053597D"/>
    <w:rsid w:val="005363DF"/>
    <w:rsid w:val="00536F77"/>
    <w:rsid w:val="005370DB"/>
    <w:rsid w:val="00537F18"/>
    <w:rsid w:val="00540935"/>
    <w:rsid w:val="00541EAD"/>
    <w:rsid w:val="00542016"/>
    <w:rsid w:val="00542648"/>
    <w:rsid w:val="00542AF3"/>
    <w:rsid w:val="00543295"/>
    <w:rsid w:val="00543585"/>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382"/>
    <w:rsid w:val="00551B49"/>
    <w:rsid w:val="00551EB9"/>
    <w:rsid w:val="00552458"/>
    <w:rsid w:val="00552782"/>
    <w:rsid w:val="00552BF1"/>
    <w:rsid w:val="00552E1A"/>
    <w:rsid w:val="0055325E"/>
    <w:rsid w:val="00553D32"/>
    <w:rsid w:val="00554494"/>
    <w:rsid w:val="0055469B"/>
    <w:rsid w:val="005546B3"/>
    <w:rsid w:val="005548D4"/>
    <w:rsid w:val="005555A2"/>
    <w:rsid w:val="00555AB2"/>
    <w:rsid w:val="005566CC"/>
    <w:rsid w:val="00556984"/>
    <w:rsid w:val="005569E3"/>
    <w:rsid w:val="00556DF6"/>
    <w:rsid w:val="00556F60"/>
    <w:rsid w:val="00557107"/>
    <w:rsid w:val="005573CC"/>
    <w:rsid w:val="00560916"/>
    <w:rsid w:val="0056108C"/>
    <w:rsid w:val="0056145E"/>
    <w:rsid w:val="00561953"/>
    <w:rsid w:val="0056198C"/>
    <w:rsid w:val="005619A9"/>
    <w:rsid w:val="00561F64"/>
    <w:rsid w:val="005623FB"/>
    <w:rsid w:val="005626BA"/>
    <w:rsid w:val="0056296B"/>
    <w:rsid w:val="00562BE7"/>
    <w:rsid w:val="00563219"/>
    <w:rsid w:val="00563369"/>
    <w:rsid w:val="00563C06"/>
    <w:rsid w:val="00563DF3"/>
    <w:rsid w:val="005643FE"/>
    <w:rsid w:val="005649ED"/>
    <w:rsid w:val="00564D47"/>
    <w:rsid w:val="00565793"/>
    <w:rsid w:val="00565B77"/>
    <w:rsid w:val="00565E75"/>
    <w:rsid w:val="005661CF"/>
    <w:rsid w:val="005667A3"/>
    <w:rsid w:val="00566A9C"/>
    <w:rsid w:val="0056700C"/>
    <w:rsid w:val="005671CD"/>
    <w:rsid w:val="005707B4"/>
    <w:rsid w:val="005708B0"/>
    <w:rsid w:val="00570FB6"/>
    <w:rsid w:val="005710A0"/>
    <w:rsid w:val="00571B41"/>
    <w:rsid w:val="00571CB4"/>
    <w:rsid w:val="00571DBD"/>
    <w:rsid w:val="00571DCB"/>
    <w:rsid w:val="00572519"/>
    <w:rsid w:val="005727ED"/>
    <w:rsid w:val="00574FD3"/>
    <w:rsid w:val="005757D6"/>
    <w:rsid w:val="00575DCD"/>
    <w:rsid w:val="00575E47"/>
    <w:rsid w:val="005767E8"/>
    <w:rsid w:val="005771F0"/>
    <w:rsid w:val="00577372"/>
    <w:rsid w:val="00577DA6"/>
    <w:rsid w:val="00577E96"/>
    <w:rsid w:val="005805EF"/>
    <w:rsid w:val="005806A9"/>
    <w:rsid w:val="00580C98"/>
    <w:rsid w:val="005819C5"/>
    <w:rsid w:val="00581B56"/>
    <w:rsid w:val="0058227B"/>
    <w:rsid w:val="00583545"/>
    <w:rsid w:val="00583D12"/>
    <w:rsid w:val="005840F3"/>
    <w:rsid w:val="005849D6"/>
    <w:rsid w:val="00584FDD"/>
    <w:rsid w:val="00586492"/>
    <w:rsid w:val="00587AB3"/>
    <w:rsid w:val="00587F7B"/>
    <w:rsid w:val="00590C07"/>
    <w:rsid w:val="00590C09"/>
    <w:rsid w:val="00591113"/>
    <w:rsid w:val="0059139A"/>
    <w:rsid w:val="00591B4C"/>
    <w:rsid w:val="00592294"/>
    <w:rsid w:val="00592C86"/>
    <w:rsid w:val="00593501"/>
    <w:rsid w:val="00593944"/>
    <w:rsid w:val="005944E1"/>
    <w:rsid w:val="00594663"/>
    <w:rsid w:val="00594795"/>
    <w:rsid w:val="00595E09"/>
    <w:rsid w:val="00595FAD"/>
    <w:rsid w:val="00596862"/>
    <w:rsid w:val="00596F81"/>
    <w:rsid w:val="00597A09"/>
    <w:rsid w:val="00597B09"/>
    <w:rsid w:val="005A030B"/>
    <w:rsid w:val="005A0376"/>
    <w:rsid w:val="005A08B5"/>
    <w:rsid w:val="005A0C54"/>
    <w:rsid w:val="005A1209"/>
    <w:rsid w:val="005A1383"/>
    <w:rsid w:val="005A13AB"/>
    <w:rsid w:val="005A1A61"/>
    <w:rsid w:val="005A298B"/>
    <w:rsid w:val="005A3CF5"/>
    <w:rsid w:val="005A467D"/>
    <w:rsid w:val="005A5DD5"/>
    <w:rsid w:val="005A64D6"/>
    <w:rsid w:val="005A64F8"/>
    <w:rsid w:val="005A71CF"/>
    <w:rsid w:val="005A7724"/>
    <w:rsid w:val="005A77DB"/>
    <w:rsid w:val="005A7CF9"/>
    <w:rsid w:val="005A7D91"/>
    <w:rsid w:val="005B0983"/>
    <w:rsid w:val="005B0A17"/>
    <w:rsid w:val="005B0F4B"/>
    <w:rsid w:val="005B1247"/>
    <w:rsid w:val="005B2537"/>
    <w:rsid w:val="005B2815"/>
    <w:rsid w:val="005B2883"/>
    <w:rsid w:val="005B2DDE"/>
    <w:rsid w:val="005B3D16"/>
    <w:rsid w:val="005B3E1E"/>
    <w:rsid w:val="005B4FFA"/>
    <w:rsid w:val="005B50CE"/>
    <w:rsid w:val="005B5610"/>
    <w:rsid w:val="005B5938"/>
    <w:rsid w:val="005B6D16"/>
    <w:rsid w:val="005B6FC4"/>
    <w:rsid w:val="005B767C"/>
    <w:rsid w:val="005B774F"/>
    <w:rsid w:val="005B7ECB"/>
    <w:rsid w:val="005C00C6"/>
    <w:rsid w:val="005C0136"/>
    <w:rsid w:val="005C024B"/>
    <w:rsid w:val="005C02DB"/>
    <w:rsid w:val="005C03A9"/>
    <w:rsid w:val="005C0889"/>
    <w:rsid w:val="005C0A64"/>
    <w:rsid w:val="005C0C9C"/>
    <w:rsid w:val="005C1D67"/>
    <w:rsid w:val="005C2167"/>
    <w:rsid w:val="005C269E"/>
    <w:rsid w:val="005C30E8"/>
    <w:rsid w:val="005C3C02"/>
    <w:rsid w:val="005C3DB4"/>
    <w:rsid w:val="005C40FC"/>
    <w:rsid w:val="005C462F"/>
    <w:rsid w:val="005C5264"/>
    <w:rsid w:val="005C5639"/>
    <w:rsid w:val="005C6825"/>
    <w:rsid w:val="005C756C"/>
    <w:rsid w:val="005C7750"/>
    <w:rsid w:val="005C7EB6"/>
    <w:rsid w:val="005D015C"/>
    <w:rsid w:val="005D0770"/>
    <w:rsid w:val="005D0EBE"/>
    <w:rsid w:val="005D13B5"/>
    <w:rsid w:val="005D192C"/>
    <w:rsid w:val="005D1B81"/>
    <w:rsid w:val="005D1DC8"/>
    <w:rsid w:val="005D2841"/>
    <w:rsid w:val="005D2CCA"/>
    <w:rsid w:val="005D3374"/>
    <w:rsid w:val="005D3682"/>
    <w:rsid w:val="005D3861"/>
    <w:rsid w:val="005D41D1"/>
    <w:rsid w:val="005D4372"/>
    <w:rsid w:val="005D48C2"/>
    <w:rsid w:val="005D4C14"/>
    <w:rsid w:val="005D4F0C"/>
    <w:rsid w:val="005D5669"/>
    <w:rsid w:val="005D5677"/>
    <w:rsid w:val="005D5836"/>
    <w:rsid w:val="005D7E82"/>
    <w:rsid w:val="005D7F74"/>
    <w:rsid w:val="005E01FF"/>
    <w:rsid w:val="005E0C3E"/>
    <w:rsid w:val="005E0F7A"/>
    <w:rsid w:val="005E13F4"/>
    <w:rsid w:val="005E1D55"/>
    <w:rsid w:val="005E2104"/>
    <w:rsid w:val="005E2755"/>
    <w:rsid w:val="005E27BE"/>
    <w:rsid w:val="005E284E"/>
    <w:rsid w:val="005E2C9D"/>
    <w:rsid w:val="005E2D7F"/>
    <w:rsid w:val="005E2EFE"/>
    <w:rsid w:val="005E2FE9"/>
    <w:rsid w:val="005E3F2B"/>
    <w:rsid w:val="005E4D95"/>
    <w:rsid w:val="005E6033"/>
    <w:rsid w:val="005E78DD"/>
    <w:rsid w:val="005E7E85"/>
    <w:rsid w:val="005F0520"/>
    <w:rsid w:val="005F0A80"/>
    <w:rsid w:val="005F0DD9"/>
    <w:rsid w:val="005F1238"/>
    <w:rsid w:val="005F27C7"/>
    <w:rsid w:val="005F2ACF"/>
    <w:rsid w:val="005F344A"/>
    <w:rsid w:val="005F3776"/>
    <w:rsid w:val="005F3B9D"/>
    <w:rsid w:val="005F40E3"/>
    <w:rsid w:val="005F43DB"/>
    <w:rsid w:val="005F48B6"/>
    <w:rsid w:val="005F4B74"/>
    <w:rsid w:val="005F5AD6"/>
    <w:rsid w:val="005F5B94"/>
    <w:rsid w:val="005F69C4"/>
    <w:rsid w:val="006006CB"/>
    <w:rsid w:val="0060090E"/>
    <w:rsid w:val="00600A34"/>
    <w:rsid w:val="00600E26"/>
    <w:rsid w:val="0060147C"/>
    <w:rsid w:val="00601BED"/>
    <w:rsid w:val="00602CA8"/>
    <w:rsid w:val="006038CC"/>
    <w:rsid w:val="0060392F"/>
    <w:rsid w:val="006039BA"/>
    <w:rsid w:val="006039F4"/>
    <w:rsid w:val="00603BC0"/>
    <w:rsid w:val="006043A2"/>
    <w:rsid w:val="00604534"/>
    <w:rsid w:val="00604985"/>
    <w:rsid w:val="00604E14"/>
    <w:rsid w:val="006059E0"/>
    <w:rsid w:val="00605B99"/>
    <w:rsid w:val="00605EF0"/>
    <w:rsid w:val="006064DD"/>
    <w:rsid w:val="00606777"/>
    <w:rsid w:val="00606C97"/>
    <w:rsid w:val="006070F1"/>
    <w:rsid w:val="0060716E"/>
    <w:rsid w:val="00607BE2"/>
    <w:rsid w:val="006107C8"/>
    <w:rsid w:val="00610954"/>
    <w:rsid w:val="006116F9"/>
    <w:rsid w:val="00611CCD"/>
    <w:rsid w:val="00612961"/>
    <w:rsid w:val="00612CB7"/>
    <w:rsid w:val="0061358B"/>
    <w:rsid w:val="00613F4F"/>
    <w:rsid w:val="006144F2"/>
    <w:rsid w:val="006145DD"/>
    <w:rsid w:val="00614918"/>
    <w:rsid w:val="00614DE9"/>
    <w:rsid w:val="00615243"/>
    <w:rsid w:val="0061565E"/>
    <w:rsid w:val="00615767"/>
    <w:rsid w:val="00615A3B"/>
    <w:rsid w:val="00617A71"/>
    <w:rsid w:val="006202AF"/>
    <w:rsid w:val="006215A4"/>
    <w:rsid w:val="00621CD1"/>
    <w:rsid w:val="00621F46"/>
    <w:rsid w:val="00622078"/>
    <w:rsid w:val="0062274D"/>
    <w:rsid w:val="006232F6"/>
    <w:rsid w:val="00623BD9"/>
    <w:rsid w:val="00623C09"/>
    <w:rsid w:val="0062415E"/>
    <w:rsid w:val="0062427B"/>
    <w:rsid w:val="006242D4"/>
    <w:rsid w:val="006246D1"/>
    <w:rsid w:val="00625247"/>
    <w:rsid w:val="00625C49"/>
    <w:rsid w:val="006262D9"/>
    <w:rsid w:val="00626F18"/>
    <w:rsid w:val="00626F3D"/>
    <w:rsid w:val="0062755A"/>
    <w:rsid w:val="00630403"/>
    <w:rsid w:val="00630A77"/>
    <w:rsid w:val="00630C94"/>
    <w:rsid w:val="00630E05"/>
    <w:rsid w:val="006311FB"/>
    <w:rsid w:val="006313D8"/>
    <w:rsid w:val="0063235D"/>
    <w:rsid w:val="00632372"/>
    <w:rsid w:val="006323A6"/>
    <w:rsid w:val="00632871"/>
    <w:rsid w:val="00632C07"/>
    <w:rsid w:val="00632E1D"/>
    <w:rsid w:val="00632F82"/>
    <w:rsid w:val="006331A3"/>
    <w:rsid w:val="0063480F"/>
    <w:rsid w:val="006349ED"/>
    <w:rsid w:val="00634BFF"/>
    <w:rsid w:val="00634CD4"/>
    <w:rsid w:val="00634DA9"/>
    <w:rsid w:val="00635217"/>
    <w:rsid w:val="0063534D"/>
    <w:rsid w:val="00635690"/>
    <w:rsid w:val="00635F10"/>
    <w:rsid w:val="00636714"/>
    <w:rsid w:val="006408CC"/>
    <w:rsid w:val="00640A43"/>
    <w:rsid w:val="006411B2"/>
    <w:rsid w:val="00641B2A"/>
    <w:rsid w:val="00641CAF"/>
    <w:rsid w:val="006421E3"/>
    <w:rsid w:val="00642E65"/>
    <w:rsid w:val="00643016"/>
    <w:rsid w:val="00644604"/>
    <w:rsid w:val="00644613"/>
    <w:rsid w:val="0064528D"/>
    <w:rsid w:val="006465F6"/>
    <w:rsid w:val="00647793"/>
    <w:rsid w:val="00650C44"/>
    <w:rsid w:val="006511EA"/>
    <w:rsid w:val="00651900"/>
    <w:rsid w:val="00651B3C"/>
    <w:rsid w:val="00651EB8"/>
    <w:rsid w:val="0065204F"/>
    <w:rsid w:val="00652767"/>
    <w:rsid w:val="00652948"/>
    <w:rsid w:val="00653880"/>
    <w:rsid w:val="0065415A"/>
    <w:rsid w:val="006541CC"/>
    <w:rsid w:val="00654654"/>
    <w:rsid w:val="00656236"/>
    <w:rsid w:val="006564D9"/>
    <w:rsid w:val="00656D91"/>
    <w:rsid w:val="00656FED"/>
    <w:rsid w:val="00657522"/>
    <w:rsid w:val="0065754B"/>
    <w:rsid w:val="006577E8"/>
    <w:rsid w:val="00657922"/>
    <w:rsid w:val="00660831"/>
    <w:rsid w:val="006610DA"/>
    <w:rsid w:val="0066162F"/>
    <w:rsid w:val="00661D22"/>
    <w:rsid w:val="00661E13"/>
    <w:rsid w:val="00662A32"/>
    <w:rsid w:val="00662E85"/>
    <w:rsid w:val="006635C2"/>
    <w:rsid w:val="00663C8F"/>
    <w:rsid w:val="00663F27"/>
    <w:rsid w:val="0066400C"/>
    <w:rsid w:val="00664741"/>
    <w:rsid w:val="00664A1B"/>
    <w:rsid w:val="006651E4"/>
    <w:rsid w:val="006658CC"/>
    <w:rsid w:val="006658E7"/>
    <w:rsid w:val="00665D18"/>
    <w:rsid w:val="006663D2"/>
    <w:rsid w:val="00666A00"/>
    <w:rsid w:val="00666C9C"/>
    <w:rsid w:val="00666E3C"/>
    <w:rsid w:val="0066753C"/>
    <w:rsid w:val="00667AF6"/>
    <w:rsid w:val="00667FEA"/>
    <w:rsid w:val="006703CD"/>
    <w:rsid w:val="006704AE"/>
    <w:rsid w:val="00670991"/>
    <w:rsid w:val="00670A18"/>
    <w:rsid w:val="00670E7A"/>
    <w:rsid w:val="0067115A"/>
    <w:rsid w:val="00671778"/>
    <w:rsid w:val="00671B65"/>
    <w:rsid w:val="00671B68"/>
    <w:rsid w:val="0067255C"/>
    <w:rsid w:val="00673043"/>
    <w:rsid w:val="00673BA9"/>
    <w:rsid w:val="00675573"/>
    <w:rsid w:val="00675EAF"/>
    <w:rsid w:val="00676635"/>
    <w:rsid w:val="006771C0"/>
    <w:rsid w:val="006773D2"/>
    <w:rsid w:val="00677E12"/>
    <w:rsid w:val="006802D6"/>
    <w:rsid w:val="00681B5B"/>
    <w:rsid w:val="0068267D"/>
    <w:rsid w:val="00683058"/>
    <w:rsid w:val="00683ADD"/>
    <w:rsid w:val="00683B2D"/>
    <w:rsid w:val="006843B2"/>
    <w:rsid w:val="006849F0"/>
    <w:rsid w:val="00684F72"/>
    <w:rsid w:val="006853A5"/>
    <w:rsid w:val="00686023"/>
    <w:rsid w:val="00686261"/>
    <w:rsid w:val="006867A4"/>
    <w:rsid w:val="0068683F"/>
    <w:rsid w:val="00686BD8"/>
    <w:rsid w:val="00687558"/>
    <w:rsid w:val="00690D99"/>
    <w:rsid w:val="00690D9B"/>
    <w:rsid w:val="006914AE"/>
    <w:rsid w:val="00691582"/>
    <w:rsid w:val="006923AD"/>
    <w:rsid w:val="006927FF"/>
    <w:rsid w:val="00692B05"/>
    <w:rsid w:val="0069422D"/>
    <w:rsid w:val="0069473F"/>
    <w:rsid w:val="00694A0F"/>
    <w:rsid w:val="00694B3F"/>
    <w:rsid w:val="006952EE"/>
    <w:rsid w:val="00695592"/>
    <w:rsid w:val="00696F06"/>
    <w:rsid w:val="006976E4"/>
    <w:rsid w:val="006A0A51"/>
    <w:rsid w:val="006A0CF8"/>
    <w:rsid w:val="006A1410"/>
    <w:rsid w:val="006A16C9"/>
    <w:rsid w:val="006A1973"/>
    <w:rsid w:val="006A1B41"/>
    <w:rsid w:val="006A209B"/>
    <w:rsid w:val="006A2654"/>
    <w:rsid w:val="006A29D2"/>
    <w:rsid w:val="006A2D0A"/>
    <w:rsid w:val="006A2E8C"/>
    <w:rsid w:val="006A2FA5"/>
    <w:rsid w:val="006A3249"/>
    <w:rsid w:val="006A3D89"/>
    <w:rsid w:val="006A4209"/>
    <w:rsid w:val="006A4338"/>
    <w:rsid w:val="006A49CA"/>
    <w:rsid w:val="006A4A3F"/>
    <w:rsid w:val="006A5281"/>
    <w:rsid w:val="006A5A38"/>
    <w:rsid w:val="006A60F5"/>
    <w:rsid w:val="006A61A5"/>
    <w:rsid w:val="006A674C"/>
    <w:rsid w:val="006A7A00"/>
    <w:rsid w:val="006B1235"/>
    <w:rsid w:val="006B13C6"/>
    <w:rsid w:val="006B2526"/>
    <w:rsid w:val="006B2EDF"/>
    <w:rsid w:val="006B39DD"/>
    <w:rsid w:val="006B547D"/>
    <w:rsid w:val="006B5ABC"/>
    <w:rsid w:val="006B6FB6"/>
    <w:rsid w:val="006B7A61"/>
    <w:rsid w:val="006B7C7B"/>
    <w:rsid w:val="006B7E70"/>
    <w:rsid w:val="006C0754"/>
    <w:rsid w:val="006C0F83"/>
    <w:rsid w:val="006C227B"/>
    <w:rsid w:val="006C3A5C"/>
    <w:rsid w:val="006C3AD7"/>
    <w:rsid w:val="006C3AE0"/>
    <w:rsid w:val="006C3CA3"/>
    <w:rsid w:val="006C3EC1"/>
    <w:rsid w:val="006C4108"/>
    <w:rsid w:val="006C42FA"/>
    <w:rsid w:val="006C462B"/>
    <w:rsid w:val="006C501E"/>
    <w:rsid w:val="006C5220"/>
    <w:rsid w:val="006C5276"/>
    <w:rsid w:val="006C5410"/>
    <w:rsid w:val="006C594F"/>
    <w:rsid w:val="006C5E79"/>
    <w:rsid w:val="006C608A"/>
    <w:rsid w:val="006C6F5A"/>
    <w:rsid w:val="006C790E"/>
    <w:rsid w:val="006D02CB"/>
    <w:rsid w:val="006D0B1C"/>
    <w:rsid w:val="006D0CFD"/>
    <w:rsid w:val="006D1820"/>
    <w:rsid w:val="006D1923"/>
    <w:rsid w:val="006D1E7A"/>
    <w:rsid w:val="006D26AA"/>
    <w:rsid w:val="006D2704"/>
    <w:rsid w:val="006D27B2"/>
    <w:rsid w:val="006D2AFB"/>
    <w:rsid w:val="006D311E"/>
    <w:rsid w:val="006D364D"/>
    <w:rsid w:val="006D3E5E"/>
    <w:rsid w:val="006D4A69"/>
    <w:rsid w:val="006D53D5"/>
    <w:rsid w:val="006D5811"/>
    <w:rsid w:val="006D66BB"/>
    <w:rsid w:val="006D66EB"/>
    <w:rsid w:val="006D6C24"/>
    <w:rsid w:val="006D6C68"/>
    <w:rsid w:val="006E031A"/>
    <w:rsid w:val="006E07EB"/>
    <w:rsid w:val="006E0DB6"/>
    <w:rsid w:val="006E13EF"/>
    <w:rsid w:val="006E17D1"/>
    <w:rsid w:val="006E1A46"/>
    <w:rsid w:val="006E1BC1"/>
    <w:rsid w:val="006E320C"/>
    <w:rsid w:val="006E3BCE"/>
    <w:rsid w:val="006E4067"/>
    <w:rsid w:val="006E515D"/>
    <w:rsid w:val="006E5651"/>
    <w:rsid w:val="006E57B9"/>
    <w:rsid w:val="006E5DE0"/>
    <w:rsid w:val="006E602E"/>
    <w:rsid w:val="006E6149"/>
    <w:rsid w:val="006E61EF"/>
    <w:rsid w:val="006E6366"/>
    <w:rsid w:val="006E6B25"/>
    <w:rsid w:val="006E7867"/>
    <w:rsid w:val="006F0335"/>
    <w:rsid w:val="006F0779"/>
    <w:rsid w:val="006F07F0"/>
    <w:rsid w:val="006F0C90"/>
    <w:rsid w:val="006F1168"/>
    <w:rsid w:val="006F1AEE"/>
    <w:rsid w:val="006F2BDD"/>
    <w:rsid w:val="006F2DC7"/>
    <w:rsid w:val="006F2DED"/>
    <w:rsid w:val="006F310F"/>
    <w:rsid w:val="006F3B5B"/>
    <w:rsid w:val="006F3BBF"/>
    <w:rsid w:val="006F4B14"/>
    <w:rsid w:val="006F4B5D"/>
    <w:rsid w:val="006F51DD"/>
    <w:rsid w:val="006F5520"/>
    <w:rsid w:val="006F56E5"/>
    <w:rsid w:val="006F597B"/>
    <w:rsid w:val="006F6009"/>
    <w:rsid w:val="006F61BE"/>
    <w:rsid w:val="006F6265"/>
    <w:rsid w:val="006F6693"/>
    <w:rsid w:val="006F71D5"/>
    <w:rsid w:val="006F723D"/>
    <w:rsid w:val="006F79BC"/>
    <w:rsid w:val="006F7A88"/>
    <w:rsid w:val="007002EF"/>
    <w:rsid w:val="0070044D"/>
    <w:rsid w:val="00700D96"/>
    <w:rsid w:val="007019A0"/>
    <w:rsid w:val="00702196"/>
    <w:rsid w:val="007024F4"/>
    <w:rsid w:val="00702765"/>
    <w:rsid w:val="007027C8"/>
    <w:rsid w:val="00703240"/>
    <w:rsid w:val="00703357"/>
    <w:rsid w:val="0070426E"/>
    <w:rsid w:val="00704B5A"/>
    <w:rsid w:val="0070541B"/>
    <w:rsid w:val="00705F2F"/>
    <w:rsid w:val="0070622E"/>
    <w:rsid w:val="007067E5"/>
    <w:rsid w:val="0070724F"/>
    <w:rsid w:val="007079D9"/>
    <w:rsid w:val="00707CD0"/>
    <w:rsid w:val="00707FF6"/>
    <w:rsid w:val="00710DBE"/>
    <w:rsid w:val="00710F1A"/>
    <w:rsid w:val="00711263"/>
    <w:rsid w:val="0071152C"/>
    <w:rsid w:val="00711C86"/>
    <w:rsid w:val="00712291"/>
    <w:rsid w:val="00712306"/>
    <w:rsid w:val="00713066"/>
    <w:rsid w:val="007135AA"/>
    <w:rsid w:val="00713648"/>
    <w:rsid w:val="0071375B"/>
    <w:rsid w:val="007139B9"/>
    <w:rsid w:val="00713BA6"/>
    <w:rsid w:val="0071445F"/>
    <w:rsid w:val="00714A00"/>
    <w:rsid w:val="00714B16"/>
    <w:rsid w:val="007155B4"/>
    <w:rsid w:val="007158C1"/>
    <w:rsid w:val="0071599C"/>
    <w:rsid w:val="007206AD"/>
    <w:rsid w:val="00720B35"/>
    <w:rsid w:val="0072326D"/>
    <w:rsid w:val="00723537"/>
    <w:rsid w:val="007237C7"/>
    <w:rsid w:val="00723ADD"/>
    <w:rsid w:val="00723E45"/>
    <w:rsid w:val="007241A8"/>
    <w:rsid w:val="007249E5"/>
    <w:rsid w:val="00724C1D"/>
    <w:rsid w:val="00724DF1"/>
    <w:rsid w:val="0072510F"/>
    <w:rsid w:val="00725B7B"/>
    <w:rsid w:val="00725EB8"/>
    <w:rsid w:val="00726061"/>
    <w:rsid w:val="007261FB"/>
    <w:rsid w:val="007262ED"/>
    <w:rsid w:val="007264F2"/>
    <w:rsid w:val="00726B86"/>
    <w:rsid w:val="00726D9E"/>
    <w:rsid w:val="0072763B"/>
    <w:rsid w:val="00727F13"/>
    <w:rsid w:val="00730368"/>
    <w:rsid w:val="00730A33"/>
    <w:rsid w:val="00730B34"/>
    <w:rsid w:val="00731BFF"/>
    <w:rsid w:val="00731C3A"/>
    <w:rsid w:val="00731CB5"/>
    <w:rsid w:val="00733092"/>
    <w:rsid w:val="00733AC5"/>
    <w:rsid w:val="007342D9"/>
    <w:rsid w:val="00735CC2"/>
    <w:rsid w:val="007360A9"/>
    <w:rsid w:val="00736F19"/>
    <w:rsid w:val="0073720A"/>
    <w:rsid w:val="00737FC9"/>
    <w:rsid w:val="00740C19"/>
    <w:rsid w:val="0074114B"/>
    <w:rsid w:val="007421CE"/>
    <w:rsid w:val="00742587"/>
    <w:rsid w:val="007428E1"/>
    <w:rsid w:val="00742B3F"/>
    <w:rsid w:val="00743921"/>
    <w:rsid w:val="00743DE9"/>
    <w:rsid w:val="00744BC9"/>
    <w:rsid w:val="00744F02"/>
    <w:rsid w:val="007450E3"/>
    <w:rsid w:val="00745523"/>
    <w:rsid w:val="00745CBB"/>
    <w:rsid w:val="00746159"/>
    <w:rsid w:val="00746480"/>
    <w:rsid w:val="00746B2F"/>
    <w:rsid w:val="007470EF"/>
    <w:rsid w:val="007475BB"/>
    <w:rsid w:val="00747825"/>
    <w:rsid w:val="00750279"/>
    <w:rsid w:val="00750BA5"/>
    <w:rsid w:val="00751273"/>
    <w:rsid w:val="00751405"/>
    <w:rsid w:val="007519AE"/>
    <w:rsid w:val="00751D72"/>
    <w:rsid w:val="00751F4B"/>
    <w:rsid w:val="00751FB8"/>
    <w:rsid w:val="007520D0"/>
    <w:rsid w:val="0075243D"/>
    <w:rsid w:val="00752571"/>
    <w:rsid w:val="007528D7"/>
    <w:rsid w:val="00753174"/>
    <w:rsid w:val="00753CB0"/>
    <w:rsid w:val="00753D0A"/>
    <w:rsid w:val="00753EA6"/>
    <w:rsid w:val="00753EE1"/>
    <w:rsid w:val="00754391"/>
    <w:rsid w:val="007559A3"/>
    <w:rsid w:val="00755FD8"/>
    <w:rsid w:val="0075654C"/>
    <w:rsid w:val="0075675E"/>
    <w:rsid w:val="00756798"/>
    <w:rsid w:val="007568B2"/>
    <w:rsid w:val="00756C55"/>
    <w:rsid w:val="00760F55"/>
    <w:rsid w:val="007619C8"/>
    <w:rsid w:val="007620D0"/>
    <w:rsid w:val="00762591"/>
    <w:rsid w:val="0076274B"/>
    <w:rsid w:val="007629BF"/>
    <w:rsid w:val="00762A50"/>
    <w:rsid w:val="00762CBA"/>
    <w:rsid w:val="00763360"/>
    <w:rsid w:val="00763673"/>
    <w:rsid w:val="0076368C"/>
    <w:rsid w:val="007636B3"/>
    <w:rsid w:val="00763832"/>
    <w:rsid w:val="00763AC0"/>
    <w:rsid w:val="00763C06"/>
    <w:rsid w:val="0076415C"/>
    <w:rsid w:val="00764846"/>
    <w:rsid w:val="0076559B"/>
    <w:rsid w:val="0076634E"/>
    <w:rsid w:val="00770EE1"/>
    <w:rsid w:val="00770FE5"/>
    <w:rsid w:val="00771D43"/>
    <w:rsid w:val="00772A4F"/>
    <w:rsid w:val="00773537"/>
    <w:rsid w:val="0077376B"/>
    <w:rsid w:val="007738B8"/>
    <w:rsid w:val="00773B8A"/>
    <w:rsid w:val="00774491"/>
    <w:rsid w:val="0077483D"/>
    <w:rsid w:val="00774ABC"/>
    <w:rsid w:val="00774E16"/>
    <w:rsid w:val="007753B7"/>
    <w:rsid w:val="007757B3"/>
    <w:rsid w:val="00775BDA"/>
    <w:rsid w:val="00775C72"/>
    <w:rsid w:val="00775E7B"/>
    <w:rsid w:val="00776873"/>
    <w:rsid w:val="007770AF"/>
    <w:rsid w:val="00777358"/>
    <w:rsid w:val="0077769C"/>
    <w:rsid w:val="007778EA"/>
    <w:rsid w:val="007800BB"/>
    <w:rsid w:val="0078156D"/>
    <w:rsid w:val="00782787"/>
    <w:rsid w:val="00782D82"/>
    <w:rsid w:val="00783382"/>
    <w:rsid w:val="007842B0"/>
    <w:rsid w:val="007842D8"/>
    <w:rsid w:val="007845C9"/>
    <w:rsid w:val="00784816"/>
    <w:rsid w:val="0078495F"/>
    <w:rsid w:val="00784A6B"/>
    <w:rsid w:val="00784B58"/>
    <w:rsid w:val="0078586D"/>
    <w:rsid w:val="00785B7F"/>
    <w:rsid w:val="00785E54"/>
    <w:rsid w:val="007863D5"/>
    <w:rsid w:val="00787D91"/>
    <w:rsid w:val="007908BC"/>
    <w:rsid w:val="00790AD3"/>
    <w:rsid w:val="00791651"/>
    <w:rsid w:val="00791853"/>
    <w:rsid w:val="00792635"/>
    <w:rsid w:val="00794258"/>
    <w:rsid w:val="007943E1"/>
    <w:rsid w:val="00795661"/>
    <w:rsid w:val="0079601B"/>
    <w:rsid w:val="00796043"/>
    <w:rsid w:val="007960C2"/>
    <w:rsid w:val="00796248"/>
    <w:rsid w:val="00796366"/>
    <w:rsid w:val="0079758F"/>
    <w:rsid w:val="007A0009"/>
    <w:rsid w:val="007A0016"/>
    <w:rsid w:val="007A05D1"/>
    <w:rsid w:val="007A07CF"/>
    <w:rsid w:val="007A0F1C"/>
    <w:rsid w:val="007A1578"/>
    <w:rsid w:val="007A181F"/>
    <w:rsid w:val="007A1C67"/>
    <w:rsid w:val="007A1FB0"/>
    <w:rsid w:val="007A377A"/>
    <w:rsid w:val="007A387C"/>
    <w:rsid w:val="007A3AA5"/>
    <w:rsid w:val="007A44E1"/>
    <w:rsid w:val="007A46C4"/>
    <w:rsid w:val="007A4FB3"/>
    <w:rsid w:val="007A5999"/>
    <w:rsid w:val="007A5FB9"/>
    <w:rsid w:val="007A6280"/>
    <w:rsid w:val="007A6FFE"/>
    <w:rsid w:val="007A7921"/>
    <w:rsid w:val="007B022B"/>
    <w:rsid w:val="007B0B87"/>
    <w:rsid w:val="007B0EE6"/>
    <w:rsid w:val="007B17B7"/>
    <w:rsid w:val="007B1AB0"/>
    <w:rsid w:val="007B28BB"/>
    <w:rsid w:val="007B2E23"/>
    <w:rsid w:val="007B35D1"/>
    <w:rsid w:val="007B3676"/>
    <w:rsid w:val="007B38BB"/>
    <w:rsid w:val="007B39C8"/>
    <w:rsid w:val="007B41F7"/>
    <w:rsid w:val="007B4721"/>
    <w:rsid w:val="007B4CB8"/>
    <w:rsid w:val="007B5A62"/>
    <w:rsid w:val="007B5CD1"/>
    <w:rsid w:val="007B695C"/>
    <w:rsid w:val="007B7C16"/>
    <w:rsid w:val="007C1D31"/>
    <w:rsid w:val="007C249C"/>
    <w:rsid w:val="007C2704"/>
    <w:rsid w:val="007C3495"/>
    <w:rsid w:val="007C4249"/>
    <w:rsid w:val="007C4F0B"/>
    <w:rsid w:val="007C5928"/>
    <w:rsid w:val="007C5A6A"/>
    <w:rsid w:val="007C5C53"/>
    <w:rsid w:val="007C5E1B"/>
    <w:rsid w:val="007C6381"/>
    <w:rsid w:val="007C6719"/>
    <w:rsid w:val="007C6DB8"/>
    <w:rsid w:val="007C7118"/>
    <w:rsid w:val="007D0349"/>
    <w:rsid w:val="007D0562"/>
    <w:rsid w:val="007D1962"/>
    <w:rsid w:val="007D2983"/>
    <w:rsid w:val="007D2C73"/>
    <w:rsid w:val="007D3001"/>
    <w:rsid w:val="007D3FAC"/>
    <w:rsid w:val="007D49E7"/>
    <w:rsid w:val="007D4B43"/>
    <w:rsid w:val="007D4DE3"/>
    <w:rsid w:val="007D648C"/>
    <w:rsid w:val="007D6941"/>
    <w:rsid w:val="007D6C08"/>
    <w:rsid w:val="007D6C14"/>
    <w:rsid w:val="007D7639"/>
    <w:rsid w:val="007D7BD4"/>
    <w:rsid w:val="007D7DF4"/>
    <w:rsid w:val="007D7F2B"/>
    <w:rsid w:val="007E0AB5"/>
    <w:rsid w:val="007E0E9E"/>
    <w:rsid w:val="007E1974"/>
    <w:rsid w:val="007E1A0A"/>
    <w:rsid w:val="007E227F"/>
    <w:rsid w:val="007E231A"/>
    <w:rsid w:val="007E2F20"/>
    <w:rsid w:val="007E31B4"/>
    <w:rsid w:val="007E4007"/>
    <w:rsid w:val="007E42DD"/>
    <w:rsid w:val="007E46B2"/>
    <w:rsid w:val="007E496B"/>
    <w:rsid w:val="007E4D46"/>
    <w:rsid w:val="007E4F78"/>
    <w:rsid w:val="007E50DB"/>
    <w:rsid w:val="007E5842"/>
    <w:rsid w:val="007E5B10"/>
    <w:rsid w:val="007E68EC"/>
    <w:rsid w:val="007E69D2"/>
    <w:rsid w:val="007E6B6B"/>
    <w:rsid w:val="007E7090"/>
    <w:rsid w:val="007E7355"/>
    <w:rsid w:val="007E74E9"/>
    <w:rsid w:val="007E77F9"/>
    <w:rsid w:val="007E7932"/>
    <w:rsid w:val="007E7CA2"/>
    <w:rsid w:val="007F00B0"/>
    <w:rsid w:val="007F028C"/>
    <w:rsid w:val="007F09C2"/>
    <w:rsid w:val="007F0FC7"/>
    <w:rsid w:val="007F12E8"/>
    <w:rsid w:val="007F1C97"/>
    <w:rsid w:val="007F297D"/>
    <w:rsid w:val="007F32B6"/>
    <w:rsid w:val="007F3839"/>
    <w:rsid w:val="007F3AF6"/>
    <w:rsid w:val="007F3C73"/>
    <w:rsid w:val="007F3D97"/>
    <w:rsid w:val="007F43C5"/>
    <w:rsid w:val="007F483D"/>
    <w:rsid w:val="007F4A82"/>
    <w:rsid w:val="007F4DBA"/>
    <w:rsid w:val="007F5574"/>
    <w:rsid w:val="007F57BF"/>
    <w:rsid w:val="007F6F56"/>
    <w:rsid w:val="007F6FE4"/>
    <w:rsid w:val="007F7924"/>
    <w:rsid w:val="00800D99"/>
    <w:rsid w:val="00801198"/>
    <w:rsid w:val="00801427"/>
    <w:rsid w:val="008022B9"/>
    <w:rsid w:val="00802A6A"/>
    <w:rsid w:val="00802EB1"/>
    <w:rsid w:val="0080360E"/>
    <w:rsid w:val="00803B63"/>
    <w:rsid w:val="00803CFF"/>
    <w:rsid w:val="00804065"/>
    <w:rsid w:val="0080498C"/>
    <w:rsid w:val="00804A35"/>
    <w:rsid w:val="00804B6C"/>
    <w:rsid w:val="008055AE"/>
    <w:rsid w:val="00806095"/>
    <w:rsid w:val="00806A47"/>
    <w:rsid w:val="00806DAD"/>
    <w:rsid w:val="00807036"/>
    <w:rsid w:val="0080716F"/>
    <w:rsid w:val="008073C6"/>
    <w:rsid w:val="008077C9"/>
    <w:rsid w:val="00810874"/>
    <w:rsid w:val="0081146B"/>
    <w:rsid w:val="00811A6A"/>
    <w:rsid w:val="00811F42"/>
    <w:rsid w:val="008124F8"/>
    <w:rsid w:val="008125F6"/>
    <w:rsid w:val="00812EE6"/>
    <w:rsid w:val="00813B61"/>
    <w:rsid w:val="00813D63"/>
    <w:rsid w:val="00814107"/>
    <w:rsid w:val="00814580"/>
    <w:rsid w:val="00814D96"/>
    <w:rsid w:val="00815CF7"/>
    <w:rsid w:val="00816413"/>
    <w:rsid w:val="0081659A"/>
    <w:rsid w:val="00816624"/>
    <w:rsid w:val="0081681B"/>
    <w:rsid w:val="00816C1D"/>
    <w:rsid w:val="00816DF6"/>
    <w:rsid w:val="00817D41"/>
    <w:rsid w:val="00817E89"/>
    <w:rsid w:val="00820356"/>
    <w:rsid w:val="008206F0"/>
    <w:rsid w:val="00820A24"/>
    <w:rsid w:val="00820FE7"/>
    <w:rsid w:val="00821908"/>
    <w:rsid w:val="00821938"/>
    <w:rsid w:val="00821DCB"/>
    <w:rsid w:val="00821E1B"/>
    <w:rsid w:val="00822250"/>
    <w:rsid w:val="00822377"/>
    <w:rsid w:val="00822A1F"/>
    <w:rsid w:val="00822AA5"/>
    <w:rsid w:val="00823FB9"/>
    <w:rsid w:val="0082413F"/>
    <w:rsid w:val="00824779"/>
    <w:rsid w:val="0082498F"/>
    <w:rsid w:val="00826327"/>
    <w:rsid w:val="008263BB"/>
    <w:rsid w:val="00826E36"/>
    <w:rsid w:val="0082785D"/>
    <w:rsid w:val="00830278"/>
    <w:rsid w:val="0083077E"/>
    <w:rsid w:val="00830908"/>
    <w:rsid w:val="00830B97"/>
    <w:rsid w:val="008315F6"/>
    <w:rsid w:val="008316AC"/>
    <w:rsid w:val="008319FC"/>
    <w:rsid w:val="00831B37"/>
    <w:rsid w:val="00831D2D"/>
    <w:rsid w:val="0083263C"/>
    <w:rsid w:val="00832AFF"/>
    <w:rsid w:val="00833907"/>
    <w:rsid w:val="00833F2A"/>
    <w:rsid w:val="0083436D"/>
    <w:rsid w:val="008343E9"/>
    <w:rsid w:val="00834825"/>
    <w:rsid w:val="008350A7"/>
    <w:rsid w:val="008362A0"/>
    <w:rsid w:val="008369A0"/>
    <w:rsid w:val="00836AED"/>
    <w:rsid w:val="00837253"/>
    <w:rsid w:val="00837B72"/>
    <w:rsid w:val="00837FBD"/>
    <w:rsid w:val="0084003D"/>
    <w:rsid w:val="0084108E"/>
    <w:rsid w:val="00842349"/>
    <w:rsid w:val="008424BC"/>
    <w:rsid w:val="008436D4"/>
    <w:rsid w:val="0084383D"/>
    <w:rsid w:val="008441F5"/>
    <w:rsid w:val="0084429B"/>
    <w:rsid w:val="00844AA1"/>
    <w:rsid w:val="008451C7"/>
    <w:rsid w:val="00845365"/>
    <w:rsid w:val="008454F9"/>
    <w:rsid w:val="008461CB"/>
    <w:rsid w:val="0084659B"/>
    <w:rsid w:val="00846B08"/>
    <w:rsid w:val="00847587"/>
    <w:rsid w:val="00847741"/>
    <w:rsid w:val="00847BB7"/>
    <w:rsid w:val="008501C0"/>
    <w:rsid w:val="00850DA8"/>
    <w:rsid w:val="008512C0"/>
    <w:rsid w:val="00851669"/>
    <w:rsid w:val="00851887"/>
    <w:rsid w:val="00851B58"/>
    <w:rsid w:val="00851C92"/>
    <w:rsid w:val="008526BC"/>
    <w:rsid w:val="00852D3D"/>
    <w:rsid w:val="008535EA"/>
    <w:rsid w:val="00853F94"/>
    <w:rsid w:val="0085431C"/>
    <w:rsid w:val="00854FD7"/>
    <w:rsid w:val="008553C1"/>
    <w:rsid w:val="00855CC7"/>
    <w:rsid w:val="008562BD"/>
    <w:rsid w:val="00856E09"/>
    <w:rsid w:val="0085776B"/>
    <w:rsid w:val="008578EA"/>
    <w:rsid w:val="008602E0"/>
    <w:rsid w:val="0086032C"/>
    <w:rsid w:val="00861282"/>
    <w:rsid w:val="008616CE"/>
    <w:rsid w:val="0086262D"/>
    <w:rsid w:val="0086302E"/>
    <w:rsid w:val="008631CC"/>
    <w:rsid w:val="00863436"/>
    <w:rsid w:val="008636A7"/>
    <w:rsid w:val="00863BDB"/>
    <w:rsid w:val="0086407F"/>
    <w:rsid w:val="008644AE"/>
    <w:rsid w:val="008646B0"/>
    <w:rsid w:val="0086655F"/>
    <w:rsid w:val="0086693D"/>
    <w:rsid w:val="00866B68"/>
    <w:rsid w:val="00867745"/>
    <w:rsid w:val="0087067F"/>
    <w:rsid w:val="00872299"/>
    <w:rsid w:val="00872A30"/>
    <w:rsid w:val="0087383C"/>
    <w:rsid w:val="00873A04"/>
    <w:rsid w:val="00873DD1"/>
    <w:rsid w:val="00874396"/>
    <w:rsid w:val="0087514B"/>
    <w:rsid w:val="008779FC"/>
    <w:rsid w:val="00877AC5"/>
    <w:rsid w:val="00877F61"/>
    <w:rsid w:val="008806DF"/>
    <w:rsid w:val="00880DD0"/>
    <w:rsid w:val="00881C86"/>
    <w:rsid w:val="00881CC7"/>
    <w:rsid w:val="00881EA0"/>
    <w:rsid w:val="00881F9C"/>
    <w:rsid w:val="00882180"/>
    <w:rsid w:val="008822CA"/>
    <w:rsid w:val="0088240C"/>
    <w:rsid w:val="00882A5A"/>
    <w:rsid w:val="00883177"/>
    <w:rsid w:val="00883700"/>
    <w:rsid w:val="00883720"/>
    <w:rsid w:val="00884007"/>
    <w:rsid w:val="00884805"/>
    <w:rsid w:val="008856EA"/>
    <w:rsid w:val="0088572B"/>
    <w:rsid w:val="00885C0C"/>
    <w:rsid w:val="008868FC"/>
    <w:rsid w:val="00886E41"/>
    <w:rsid w:val="008871DE"/>
    <w:rsid w:val="008873B2"/>
    <w:rsid w:val="00887D5D"/>
    <w:rsid w:val="0089076D"/>
    <w:rsid w:val="00891120"/>
    <w:rsid w:val="00891616"/>
    <w:rsid w:val="00891B7A"/>
    <w:rsid w:val="00891B8B"/>
    <w:rsid w:val="00892B9A"/>
    <w:rsid w:val="008930D0"/>
    <w:rsid w:val="0089360F"/>
    <w:rsid w:val="00894DED"/>
    <w:rsid w:val="00894F1C"/>
    <w:rsid w:val="00895817"/>
    <w:rsid w:val="00895856"/>
    <w:rsid w:val="008959E9"/>
    <w:rsid w:val="00895C64"/>
    <w:rsid w:val="008965AA"/>
    <w:rsid w:val="008A0B5C"/>
    <w:rsid w:val="008A1374"/>
    <w:rsid w:val="008A1D93"/>
    <w:rsid w:val="008A1E80"/>
    <w:rsid w:val="008A24E3"/>
    <w:rsid w:val="008A3939"/>
    <w:rsid w:val="008A3A4F"/>
    <w:rsid w:val="008A42E3"/>
    <w:rsid w:val="008A46C6"/>
    <w:rsid w:val="008A49F9"/>
    <w:rsid w:val="008A4E09"/>
    <w:rsid w:val="008A4FBC"/>
    <w:rsid w:val="008A5169"/>
    <w:rsid w:val="008A571A"/>
    <w:rsid w:val="008A5BF8"/>
    <w:rsid w:val="008A5DD7"/>
    <w:rsid w:val="008A61A8"/>
    <w:rsid w:val="008A723C"/>
    <w:rsid w:val="008A798D"/>
    <w:rsid w:val="008A7B60"/>
    <w:rsid w:val="008A7E5B"/>
    <w:rsid w:val="008B0354"/>
    <w:rsid w:val="008B04E3"/>
    <w:rsid w:val="008B0802"/>
    <w:rsid w:val="008B0B66"/>
    <w:rsid w:val="008B0B92"/>
    <w:rsid w:val="008B2012"/>
    <w:rsid w:val="008B2408"/>
    <w:rsid w:val="008B2655"/>
    <w:rsid w:val="008B278A"/>
    <w:rsid w:val="008B2CF9"/>
    <w:rsid w:val="008B3335"/>
    <w:rsid w:val="008B3392"/>
    <w:rsid w:val="008B3530"/>
    <w:rsid w:val="008B42ED"/>
    <w:rsid w:val="008B47AF"/>
    <w:rsid w:val="008B4C22"/>
    <w:rsid w:val="008B4E53"/>
    <w:rsid w:val="008B5173"/>
    <w:rsid w:val="008B5BAA"/>
    <w:rsid w:val="008B6845"/>
    <w:rsid w:val="008B6C35"/>
    <w:rsid w:val="008B6D71"/>
    <w:rsid w:val="008B6D7F"/>
    <w:rsid w:val="008B70B5"/>
    <w:rsid w:val="008B70E9"/>
    <w:rsid w:val="008B70FF"/>
    <w:rsid w:val="008B7471"/>
    <w:rsid w:val="008B7914"/>
    <w:rsid w:val="008B7B5E"/>
    <w:rsid w:val="008C0063"/>
    <w:rsid w:val="008C031C"/>
    <w:rsid w:val="008C06E0"/>
    <w:rsid w:val="008C0B14"/>
    <w:rsid w:val="008C0E88"/>
    <w:rsid w:val="008C25AF"/>
    <w:rsid w:val="008C29AD"/>
    <w:rsid w:val="008C2CA6"/>
    <w:rsid w:val="008C341A"/>
    <w:rsid w:val="008C3A97"/>
    <w:rsid w:val="008C498E"/>
    <w:rsid w:val="008C57EE"/>
    <w:rsid w:val="008C5B0B"/>
    <w:rsid w:val="008C7124"/>
    <w:rsid w:val="008C718B"/>
    <w:rsid w:val="008C76C5"/>
    <w:rsid w:val="008C7F69"/>
    <w:rsid w:val="008D0123"/>
    <w:rsid w:val="008D01BD"/>
    <w:rsid w:val="008D05F8"/>
    <w:rsid w:val="008D08AD"/>
    <w:rsid w:val="008D0A24"/>
    <w:rsid w:val="008D0C93"/>
    <w:rsid w:val="008D14B5"/>
    <w:rsid w:val="008D178E"/>
    <w:rsid w:val="008D227A"/>
    <w:rsid w:val="008D27D2"/>
    <w:rsid w:val="008D352A"/>
    <w:rsid w:val="008D3CC0"/>
    <w:rsid w:val="008D4C5B"/>
    <w:rsid w:val="008D4CCA"/>
    <w:rsid w:val="008D5059"/>
    <w:rsid w:val="008D5772"/>
    <w:rsid w:val="008D6654"/>
    <w:rsid w:val="008D6B62"/>
    <w:rsid w:val="008D6E36"/>
    <w:rsid w:val="008D736A"/>
    <w:rsid w:val="008D788B"/>
    <w:rsid w:val="008D7BCD"/>
    <w:rsid w:val="008D7DF2"/>
    <w:rsid w:val="008E0027"/>
    <w:rsid w:val="008E098F"/>
    <w:rsid w:val="008E0C2A"/>
    <w:rsid w:val="008E11EF"/>
    <w:rsid w:val="008E13D5"/>
    <w:rsid w:val="008E1EDB"/>
    <w:rsid w:val="008E2033"/>
    <w:rsid w:val="008E255A"/>
    <w:rsid w:val="008E2E0F"/>
    <w:rsid w:val="008E302D"/>
    <w:rsid w:val="008E34FD"/>
    <w:rsid w:val="008E3F77"/>
    <w:rsid w:val="008E4589"/>
    <w:rsid w:val="008E4A69"/>
    <w:rsid w:val="008E4E84"/>
    <w:rsid w:val="008E6ED3"/>
    <w:rsid w:val="008E747F"/>
    <w:rsid w:val="008E793C"/>
    <w:rsid w:val="008E7AB2"/>
    <w:rsid w:val="008F0F3A"/>
    <w:rsid w:val="008F194A"/>
    <w:rsid w:val="008F1D44"/>
    <w:rsid w:val="008F1EE6"/>
    <w:rsid w:val="008F271C"/>
    <w:rsid w:val="008F273E"/>
    <w:rsid w:val="008F3D6F"/>
    <w:rsid w:val="008F40AC"/>
    <w:rsid w:val="008F4223"/>
    <w:rsid w:val="008F49B5"/>
    <w:rsid w:val="008F4BB1"/>
    <w:rsid w:val="008F5F4E"/>
    <w:rsid w:val="008F7081"/>
    <w:rsid w:val="008F7294"/>
    <w:rsid w:val="008F738E"/>
    <w:rsid w:val="008F748A"/>
    <w:rsid w:val="008F79CB"/>
    <w:rsid w:val="008F7FF8"/>
    <w:rsid w:val="00901505"/>
    <w:rsid w:val="00901DEC"/>
    <w:rsid w:val="009021AF"/>
    <w:rsid w:val="0090231D"/>
    <w:rsid w:val="009040CE"/>
    <w:rsid w:val="009041C3"/>
    <w:rsid w:val="009043DF"/>
    <w:rsid w:val="009048E5"/>
    <w:rsid w:val="0090495E"/>
    <w:rsid w:val="00904A46"/>
    <w:rsid w:val="00904DFF"/>
    <w:rsid w:val="00904F76"/>
    <w:rsid w:val="00906D30"/>
    <w:rsid w:val="0090706A"/>
    <w:rsid w:val="009070EB"/>
    <w:rsid w:val="00907420"/>
    <w:rsid w:val="00910818"/>
    <w:rsid w:val="009112FF"/>
    <w:rsid w:val="00912CE1"/>
    <w:rsid w:val="00913352"/>
    <w:rsid w:val="0091435D"/>
    <w:rsid w:val="00914800"/>
    <w:rsid w:val="0091483E"/>
    <w:rsid w:val="00916C9A"/>
    <w:rsid w:val="00917AEB"/>
    <w:rsid w:val="00920F55"/>
    <w:rsid w:val="00922302"/>
    <w:rsid w:val="0092282C"/>
    <w:rsid w:val="009233C6"/>
    <w:rsid w:val="009236D3"/>
    <w:rsid w:val="00923A7F"/>
    <w:rsid w:val="009247BF"/>
    <w:rsid w:val="009251A9"/>
    <w:rsid w:val="00925AE2"/>
    <w:rsid w:val="00926294"/>
    <w:rsid w:val="009269C4"/>
    <w:rsid w:val="00927C6C"/>
    <w:rsid w:val="00927FDD"/>
    <w:rsid w:val="00930528"/>
    <w:rsid w:val="00930788"/>
    <w:rsid w:val="009308BC"/>
    <w:rsid w:val="00930A2A"/>
    <w:rsid w:val="009321D9"/>
    <w:rsid w:val="0093236D"/>
    <w:rsid w:val="00932B6F"/>
    <w:rsid w:val="009331C1"/>
    <w:rsid w:val="00933537"/>
    <w:rsid w:val="009339B2"/>
    <w:rsid w:val="00933ACF"/>
    <w:rsid w:val="00933B9A"/>
    <w:rsid w:val="00934535"/>
    <w:rsid w:val="009359BF"/>
    <w:rsid w:val="009359D2"/>
    <w:rsid w:val="00935EEF"/>
    <w:rsid w:val="009364EB"/>
    <w:rsid w:val="009369BE"/>
    <w:rsid w:val="00937236"/>
    <w:rsid w:val="009372F0"/>
    <w:rsid w:val="009373E8"/>
    <w:rsid w:val="00937595"/>
    <w:rsid w:val="0093767E"/>
    <w:rsid w:val="0094013C"/>
    <w:rsid w:val="00940547"/>
    <w:rsid w:val="0094098D"/>
    <w:rsid w:val="00942F3F"/>
    <w:rsid w:val="00943D75"/>
    <w:rsid w:val="00943DD5"/>
    <w:rsid w:val="009441AF"/>
    <w:rsid w:val="00944FA4"/>
    <w:rsid w:val="0094503B"/>
    <w:rsid w:val="0094511C"/>
    <w:rsid w:val="0094543E"/>
    <w:rsid w:val="00945A82"/>
    <w:rsid w:val="00945BF9"/>
    <w:rsid w:val="00945CFB"/>
    <w:rsid w:val="00946017"/>
    <w:rsid w:val="00946686"/>
    <w:rsid w:val="00946D86"/>
    <w:rsid w:val="00946F8A"/>
    <w:rsid w:val="00947EBB"/>
    <w:rsid w:val="009503E9"/>
    <w:rsid w:val="00950612"/>
    <w:rsid w:val="00950744"/>
    <w:rsid w:val="00950A8E"/>
    <w:rsid w:val="00951CD5"/>
    <w:rsid w:val="0095276D"/>
    <w:rsid w:val="00952A3C"/>
    <w:rsid w:val="00952E7F"/>
    <w:rsid w:val="009531BF"/>
    <w:rsid w:val="009534AD"/>
    <w:rsid w:val="00954325"/>
    <w:rsid w:val="00954370"/>
    <w:rsid w:val="009547EC"/>
    <w:rsid w:val="00955623"/>
    <w:rsid w:val="0095581E"/>
    <w:rsid w:val="009569B2"/>
    <w:rsid w:val="00956BD0"/>
    <w:rsid w:val="009571EA"/>
    <w:rsid w:val="009574AB"/>
    <w:rsid w:val="009575AF"/>
    <w:rsid w:val="00957CB2"/>
    <w:rsid w:val="00957F16"/>
    <w:rsid w:val="00960135"/>
    <w:rsid w:val="00960828"/>
    <w:rsid w:val="00960EBA"/>
    <w:rsid w:val="0096116A"/>
    <w:rsid w:val="00961BEF"/>
    <w:rsid w:val="0096214F"/>
    <w:rsid w:val="009624C1"/>
    <w:rsid w:val="00962C54"/>
    <w:rsid w:val="0096361A"/>
    <w:rsid w:val="00963826"/>
    <w:rsid w:val="00963947"/>
    <w:rsid w:val="009639F5"/>
    <w:rsid w:val="00963B13"/>
    <w:rsid w:val="00963C58"/>
    <w:rsid w:val="0096471B"/>
    <w:rsid w:val="00964D78"/>
    <w:rsid w:val="009651A7"/>
    <w:rsid w:val="009655A4"/>
    <w:rsid w:val="00967357"/>
    <w:rsid w:val="0096791C"/>
    <w:rsid w:val="00970161"/>
    <w:rsid w:val="009716DB"/>
    <w:rsid w:val="009718C6"/>
    <w:rsid w:val="00971B2B"/>
    <w:rsid w:val="00971CFA"/>
    <w:rsid w:val="00972E7A"/>
    <w:rsid w:val="00973267"/>
    <w:rsid w:val="00973985"/>
    <w:rsid w:val="009739B7"/>
    <w:rsid w:val="00974A5A"/>
    <w:rsid w:val="00975755"/>
    <w:rsid w:val="009759A0"/>
    <w:rsid w:val="009767A6"/>
    <w:rsid w:val="00976EE0"/>
    <w:rsid w:val="00977323"/>
    <w:rsid w:val="00977B05"/>
    <w:rsid w:val="009804D8"/>
    <w:rsid w:val="00980E48"/>
    <w:rsid w:val="009818EA"/>
    <w:rsid w:val="00981C92"/>
    <w:rsid w:val="00981EB3"/>
    <w:rsid w:val="0098245B"/>
    <w:rsid w:val="00982463"/>
    <w:rsid w:val="0098299C"/>
    <w:rsid w:val="00982B52"/>
    <w:rsid w:val="009833E8"/>
    <w:rsid w:val="0098421F"/>
    <w:rsid w:val="0098447E"/>
    <w:rsid w:val="00984857"/>
    <w:rsid w:val="00985734"/>
    <w:rsid w:val="0098595B"/>
    <w:rsid w:val="00986574"/>
    <w:rsid w:val="00990057"/>
    <w:rsid w:val="00990541"/>
    <w:rsid w:val="0099074B"/>
    <w:rsid w:val="0099174D"/>
    <w:rsid w:val="00991C7E"/>
    <w:rsid w:val="0099215C"/>
    <w:rsid w:val="009925E3"/>
    <w:rsid w:val="00993DFD"/>
    <w:rsid w:val="00994203"/>
    <w:rsid w:val="0099506C"/>
    <w:rsid w:val="00995151"/>
    <w:rsid w:val="00996AE4"/>
    <w:rsid w:val="00997BE6"/>
    <w:rsid w:val="00997ECE"/>
    <w:rsid w:val="009A0288"/>
    <w:rsid w:val="009A0E49"/>
    <w:rsid w:val="009A104E"/>
    <w:rsid w:val="009A11D9"/>
    <w:rsid w:val="009A12FE"/>
    <w:rsid w:val="009A1655"/>
    <w:rsid w:val="009A1A7E"/>
    <w:rsid w:val="009A23DC"/>
    <w:rsid w:val="009A2626"/>
    <w:rsid w:val="009A353E"/>
    <w:rsid w:val="009A3664"/>
    <w:rsid w:val="009A37A3"/>
    <w:rsid w:val="009A38B9"/>
    <w:rsid w:val="009A4215"/>
    <w:rsid w:val="009A4C6A"/>
    <w:rsid w:val="009A4EAA"/>
    <w:rsid w:val="009A593C"/>
    <w:rsid w:val="009A659A"/>
    <w:rsid w:val="009A6C6A"/>
    <w:rsid w:val="009A7142"/>
    <w:rsid w:val="009B0366"/>
    <w:rsid w:val="009B04EF"/>
    <w:rsid w:val="009B093D"/>
    <w:rsid w:val="009B093F"/>
    <w:rsid w:val="009B0C48"/>
    <w:rsid w:val="009B1706"/>
    <w:rsid w:val="009B2DAB"/>
    <w:rsid w:val="009B37EF"/>
    <w:rsid w:val="009B45F4"/>
    <w:rsid w:val="009B5643"/>
    <w:rsid w:val="009B63EE"/>
    <w:rsid w:val="009B6A42"/>
    <w:rsid w:val="009B6DE3"/>
    <w:rsid w:val="009B6E42"/>
    <w:rsid w:val="009B70B6"/>
    <w:rsid w:val="009B7DF4"/>
    <w:rsid w:val="009C023F"/>
    <w:rsid w:val="009C0580"/>
    <w:rsid w:val="009C1135"/>
    <w:rsid w:val="009C25BB"/>
    <w:rsid w:val="009C2858"/>
    <w:rsid w:val="009C2900"/>
    <w:rsid w:val="009C2F9F"/>
    <w:rsid w:val="009C3255"/>
    <w:rsid w:val="009C38A5"/>
    <w:rsid w:val="009C3EA7"/>
    <w:rsid w:val="009C44B3"/>
    <w:rsid w:val="009C4E97"/>
    <w:rsid w:val="009C5B53"/>
    <w:rsid w:val="009C617F"/>
    <w:rsid w:val="009C636E"/>
    <w:rsid w:val="009C6C58"/>
    <w:rsid w:val="009C71EA"/>
    <w:rsid w:val="009C73C1"/>
    <w:rsid w:val="009D03BE"/>
    <w:rsid w:val="009D0443"/>
    <w:rsid w:val="009D089E"/>
    <w:rsid w:val="009D1626"/>
    <w:rsid w:val="009D203E"/>
    <w:rsid w:val="009D25DB"/>
    <w:rsid w:val="009D2B23"/>
    <w:rsid w:val="009D3810"/>
    <w:rsid w:val="009D439D"/>
    <w:rsid w:val="009D4429"/>
    <w:rsid w:val="009D449D"/>
    <w:rsid w:val="009D55D8"/>
    <w:rsid w:val="009D5615"/>
    <w:rsid w:val="009D5916"/>
    <w:rsid w:val="009D66F5"/>
    <w:rsid w:val="009D690E"/>
    <w:rsid w:val="009D71E0"/>
    <w:rsid w:val="009D79E7"/>
    <w:rsid w:val="009D7A45"/>
    <w:rsid w:val="009D7D19"/>
    <w:rsid w:val="009E00A7"/>
    <w:rsid w:val="009E047B"/>
    <w:rsid w:val="009E094F"/>
    <w:rsid w:val="009E0AF1"/>
    <w:rsid w:val="009E0CD8"/>
    <w:rsid w:val="009E1706"/>
    <w:rsid w:val="009E1C1D"/>
    <w:rsid w:val="009E1CDE"/>
    <w:rsid w:val="009E1FAE"/>
    <w:rsid w:val="009E2A66"/>
    <w:rsid w:val="009E38C1"/>
    <w:rsid w:val="009E3DB3"/>
    <w:rsid w:val="009E4325"/>
    <w:rsid w:val="009E4482"/>
    <w:rsid w:val="009E4D5A"/>
    <w:rsid w:val="009E4D9A"/>
    <w:rsid w:val="009E4F93"/>
    <w:rsid w:val="009E6D92"/>
    <w:rsid w:val="009E778B"/>
    <w:rsid w:val="009E7F23"/>
    <w:rsid w:val="009F03FF"/>
    <w:rsid w:val="009F104A"/>
    <w:rsid w:val="009F1653"/>
    <w:rsid w:val="009F1A9C"/>
    <w:rsid w:val="009F1F44"/>
    <w:rsid w:val="009F2436"/>
    <w:rsid w:val="009F2451"/>
    <w:rsid w:val="009F34CB"/>
    <w:rsid w:val="009F3CAC"/>
    <w:rsid w:val="009F3E5A"/>
    <w:rsid w:val="009F448C"/>
    <w:rsid w:val="009F48B2"/>
    <w:rsid w:val="009F53AB"/>
    <w:rsid w:val="009F56B4"/>
    <w:rsid w:val="009F56FE"/>
    <w:rsid w:val="009F5A5C"/>
    <w:rsid w:val="009F7067"/>
    <w:rsid w:val="009F70FB"/>
    <w:rsid w:val="009F772B"/>
    <w:rsid w:val="009F7BBD"/>
    <w:rsid w:val="009F7D75"/>
    <w:rsid w:val="009F7E35"/>
    <w:rsid w:val="009F7E49"/>
    <w:rsid w:val="00A00F69"/>
    <w:rsid w:val="00A01D8E"/>
    <w:rsid w:val="00A01F64"/>
    <w:rsid w:val="00A02649"/>
    <w:rsid w:val="00A03542"/>
    <w:rsid w:val="00A038A4"/>
    <w:rsid w:val="00A040AE"/>
    <w:rsid w:val="00A04B09"/>
    <w:rsid w:val="00A0538E"/>
    <w:rsid w:val="00A058A8"/>
    <w:rsid w:val="00A05D20"/>
    <w:rsid w:val="00A066B1"/>
    <w:rsid w:val="00A066CC"/>
    <w:rsid w:val="00A06A45"/>
    <w:rsid w:val="00A07498"/>
    <w:rsid w:val="00A07780"/>
    <w:rsid w:val="00A07CBC"/>
    <w:rsid w:val="00A07EFA"/>
    <w:rsid w:val="00A1026F"/>
    <w:rsid w:val="00A1057E"/>
    <w:rsid w:val="00A105E8"/>
    <w:rsid w:val="00A11D74"/>
    <w:rsid w:val="00A12549"/>
    <w:rsid w:val="00A1347F"/>
    <w:rsid w:val="00A143EC"/>
    <w:rsid w:val="00A149BB"/>
    <w:rsid w:val="00A160C6"/>
    <w:rsid w:val="00A16820"/>
    <w:rsid w:val="00A1688A"/>
    <w:rsid w:val="00A17CF1"/>
    <w:rsid w:val="00A17EA6"/>
    <w:rsid w:val="00A2007D"/>
    <w:rsid w:val="00A201D4"/>
    <w:rsid w:val="00A207AA"/>
    <w:rsid w:val="00A20E2D"/>
    <w:rsid w:val="00A2162D"/>
    <w:rsid w:val="00A21C7E"/>
    <w:rsid w:val="00A2271A"/>
    <w:rsid w:val="00A234D8"/>
    <w:rsid w:val="00A2360D"/>
    <w:rsid w:val="00A23747"/>
    <w:rsid w:val="00A23B23"/>
    <w:rsid w:val="00A24927"/>
    <w:rsid w:val="00A24AEF"/>
    <w:rsid w:val="00A254FA"/>
    <w:rsid w:val="00A26715"/>
    <w:rsid w:val="00A26C0B"/>
    <w:rsid w:val="00A26FA1"/>
    <w:rsid w:val="00A27CFC"/>
    <w:rsid w:val="00A27D03"/>
    <w:rsid w:val="00A27F53"/>
    <w:rsid w:val="00A3054E"/>
    <w:rsid w:val="00A312A1"/>
    <w:rsid w:val="00A317F7"/>
    <w:rsid w:val="00A31D48"/>
    <w:rsid w:val="00A33229"/>
    <w:rsid w:val="00A33342"/>
    <w:rsid w:val="00A335EE"/>
    <w:rsid w:val="00A342B8"/>
    <w:rsid w:val="00A34502"/>
    <w:rsid w:val="00A3586B"/>
    <w:rsid w:val="00A36132"/>
    <w:rsid w:val="00A3679C"/>
    <w:rsid w:val="00A37312"/>
    <w:rsid w:val="00A379FB"/>
    <w:rsid w:val="00A37A62"/>
    <w:rsid w:val="00A40DF8"/>
    <w:rsid w:val="00A41AC8"/>
    <w:rsid w:val="00A41B69"/>
    <w:rsid w:val="00A41BBB"/>
    <w:rsid w:val="00A4304D"/>
    <w:rsid w:val="00A437FB"/>
    <w:rsid w:val="00A43873"/>
    <w:rsid w:val="00A443BF"/>
    <w:rsid w:val="00A444D5"/>
    <w:rsid w:val="00A44885"/>
    <w:rsid w:val="00A44FCA"/>
    <w:rsid w:val="00A45A28"/>
    <w:rsid w:val="00A45C9E"/>
    <w:rsid w:val="00A468E5"/>
    <w:rsid w:val="00A46CCC"/>
    <w:rsid w:val="00A46D41"/>
    <w:rsid w:val="00A47816"/>
    <w:rsid w:val="00A50708"/>
    <w:rsid w:val="00A50C37"/>
    <w:rsid w:val="00A50DEF"/>
    <w:rsid w:val="00A51934"/>
    <w:rsid w:val="00A51FA7"/>
    <w:rsid w:val="00A52117"/>
    <w:rsid w:val="00A521D0"/>
    <w:rsid w:val="00A5244C"/>
    <w:rsid w:val="00A52566"/>
    <w:rsid w:val="00A5299F"/>
    <w:rsid w:val="00A52A8C"/>
    <w:rsid w:val="00A5313A"/>
    <w:rsid w:val="00A53337"/>
    <w:rsid w:val="00A535AF"/>
    <w:rsid w:val="00A53835"/>
    <w:rsid w:val="00A54523"/>
    <w:rsid w:val="00A54909"/>
    <w:rsid w:val="00A551F9"/>
    <w:rsid w:val="00A55378"/>
    <w:rsid w:val="00A557B3"/>
    <w:rsid w:val="00A55EA7"/>
    <w:rsid w:val="00A5656F"/>
    <w:rsid w:val="00A57814"/>
    <w:rsid w:val="00A57A70"/>
    <w:rsid w:val="00A57AAB"/>
    <w:rsid w:val="00A57C34"/>
    <w:rsid w:val="00A6091C"/>
    <w:rsid w:val="00A614E3"/>
    <w:rsid w:val="00A61BDE"/>
    <w:rsid w:val="00A61C91"/>
    <w:rsid w:val="00A61FB0"/>
    <w:rsid w:val="00A62402"/>
    <w:rsid w:val="00A63008"/>
    <w:rsid w:val="00A63569"/>
    <w:rsid w:val="00A63AE2"/>
    <w:rsid w:val="00A63EFF"/>
    <w:rsid w:val="00A64124"/>
    <w:rsid w:val="00A644E5"/>
    <w:rsid w:val="00A649C1"/>
    <w:rsid w:val="00A64ED7"/>
    <w:rsid w:val="00A65B60"/>
    <w:rsid w:val="00A66A4F"/>
    <w:rsid w:val="00A66FE1"/>
    <w:rsid w:val="00A679C5"/>
    <w:rsid w:val="00A67B2C"/>
    <w:rsid w:val="00A67E6F"/>
    <w:rsid w:val="00A67F04"/>
    <w:rsid w:val="00A7059F"/>
    <w:rsid w:val="00A70A76"/>
    <w:rsid w:val="00A70A7A"/>
    <w:rsid w:val="00A7164D"/>
    <w:rsid w:val="00A716FD"/>
    <w:rsid w:val="00A71993"/>
    <w:rsid w:val="00A71CC0"/>
    <w:rsid w:val="00A723CF"/>
    <w:rsid w:val="00A72B27"/>
    <w:rsid w:val="00A72EFD"/>
    <w:rsid w:val="00A73BE9"/>
    <w:rsid w:val="00A73F3C"/>
    <w:rsid w:val="00A7413D"/>
    <w:rsid w:val="00A74157"/>
    <w:rsid w:val="00A74E65"/>
    <w:rsid w:val="00A7687D"/>
    <w:rsid w:val="00A76EAC"/>
    <w:rsid w:val="00A76F36"/>
    <w:rsid w:val="00A76FDD"/>
    <w:rsid w:val="00A76FE9"/>
    <w:rsid w:val="00A77DAD"/>
    <w:rsid w:val="00A80817"/>
    <w:rsid w:val="00A809F6"/>
    <w:rsid w:val="00A8217B"/>
    <w:rsid w:val="00A821B9"/>
    <w:rsid w:val="00A82595"/>
    <w:rsid w:val="00A82E58"/>
    <w:rsid w:val="00A83B09"/>
    <w:rsid w:val="00A84266"/>
    <w:rsid w:val="00A84E57"/>
    <w:rsid w:val="00A85BE0"/>
    <w:rsid w:val="00A8635C"/>
    <w:rsid w:val="00A86B49"/>
    <w:rsid w:val="00A87AE8"/>
    <w:rsid w:val="00A90A63"/>
    <w:rsid w:val="00A90F19"/>
    <w:rsid w:val="00A9113F"/>
    <w:rsid w:val="00A91284"/>
    <w:rsid w:val="00A914D6"/>
    <w:rsid w:val="00A91C3A"/>
    <w:rsid w:val="00A927A5"/>
    <w:rsid w:val="00A92A80"/>
    <w:rsid w:val="00A93121"/>
    <w:rsid w:val="00A93282"/>
    <w:rsid w:val="00A93984"/>
    <w:rsid w:val="00A93A02"/>
    <w:rsid w:val="00A948AB"/>
    <w:rsid w:val="00A949D2"/>
    <w:rsid w:val="00A95632"/>
    <w:rsid w:val="00A95A55"/>
    <w:rsid w:val="00A95D10"/>
    <w:rsid w:val="00A969EC"/>
    <w:rsid w:val="00A96BE7"/>
    <w:rsid w:val="00A97284"/>
    <w:rsid w:val="00A97636"/>
    <w:rsid w:val="00A97DD2"/>
    <w:rsid w:val="00AA08DD"/>
    <w:rsid w:val="00AA113F"/>
    <w:rsid w:val="00AA1519"/>
    <w:rsid w:val="00AA1EE0"/>
    <w:rsid w:val="00AA29C1"/>
    <w:rsid w:val="00AA2BD2"/>
    <w:rsid w:val="00AA37B4"/>
    <w:rsid w:val="00AA3A4D"/>
    <w:rsid w:val="00AA3A81"/>
    <w:rsid w:val="00AA413C"/>
    <w:rsid w:val="00AA4527"/>
    <w:rsid w:val="00AA5209"/>
    <w:rsid w:val="00AA5BCC"/>
    <w:rsid w:val="00AA641E"/>
    <w:rsid w:val="00AA6B97"/>
    <w:rsid w:val="00AA7638"/>
    <w:rsid w:val="00AA7681"/>
    <w:rsid w:val="00AB04B2"/>
    <w:rsid w:val="00AB0798"/>
    <w:rsid w:val="00AB0A06"/>
    <w:rsid w:val="00AB0E37"/>
    <w:rsid w:val="00AB1AE1"/>
    <w:rsid w:val="00AB28F7"/>
    <w:rsid w:val="00AB2913"/>
    <w:rsid w:val="00AB2D51"/>
    <w:rsid w:val="00AB33A5"/>
    <w:rsid w:val="00AB371B"/>
    <w:rsid w:val="00AB38E8"/>
    <w:rsid w:val="00AB5855"/>
    <w:rsid w:val="00AB5969"/>
    <w:rsid w:val="00AB641B"/>
    <w:rsid w:val="00AB66A8"/>
    <w:rsid w:val="00AB6E7A"/>
    <w:rsid w:val="00AB7ABC"/>
    <w:rsid w:val="00AC030E"/>
    <w:rsid w:val="00AC11F6"/>
    <w:rsid w:val="00AC21A1"/>
    <w:rsid w:val="00AC29EF"/>
    <w:rsid w:val="00AC2D5C"/>
    <w:rsid w:val="00AC3C72"/>
    <w:rsid w:val="00AC3FD2"/>
    <w:rsid w:val="00AC461D"/>
    <w:rsid w:val="00AC5839"/>
    <w:rsid w:val="00AC67B6"/>
    <w:rsid w:val="00AC7084"/>
    <w:rsid w:val="00AC75E2"/>
    <w:rsid w:val="00AC7EC1"/>
    <w:rsid w:val="00AD03AE"/>
    <w:rsid w:val="00AD0553"/>
    <w:rsid w:val="00AD0F61"/>
    <w:rsid w:val="00AD169A"/>
    <w:rsid w:val="00AD1A0A"/>
    <w:rsid w:val="00AD1D03"/>
    <w:rsid w:val="00AD1D0E"/>
    <w:rsid w:val="00AD22DF"/>
    <w:rsid w:val="00AD30CD"/>
    <w:rsid w:val="00AD33B5"/>
    <w:rsid w:val="00AD373B"/>
    <w:rsid w:val="00AD38A3"/>
    <w:rsid w:val="00AD38F8"/>
    <w:rsid w:val="00AD3A79"/>
    <w:rsid w:val="00AD51E3"/>
    <w:rsid w:val="00AD53BB"/>
    <w:rsid w:val="00AD554A"/>
    <w:rsid w:val="00AD5C38"/>
    <w:rsid w:val="00AD5E09"/>
    <w:rsid w:val="00AD637B"/>
    <w:rsid w:val="00AD6C37"/>
    <w:rsid w:val="00AD6DFA"/>
    <w:rsid w:val="00AD7004"/>
    <w:rsid w:val="00AD736C"/>
    <w:rsid w:val="00AD75D1"/>
    <w:rsid w:val="00AD7714"/>
    <w:rsid w:val="00AD7E14"/>
    <w:rsid w:val="00AE012E"/>
    <w:rsid w:val="00AE1963"/>
    <w:rsid w:val="00AE2462"/>
    <w:rsid w:val="00AE2503"/>
    <w:rsid w:val="00AE28B7"/>
    <w:rsid w:val="00AE2913"/>
    <w:rsid w:val="00AE2D04"/>
    <w:rsid w:val="00AE43C0"/>
    <w:rsid w:val="00AE464C"/>
    <w:rsid w:val="00AE4AFB"/>
    <w:rsid w:val="00AE4C08"/>
    <w:rsid w:val="00AE4D3B"/>
    <w:rsid w:val="00AE4DFB"/>
    <w:rsid w:val="00AE55D9"/>
    <w:rsid w:val="00AE5E4B"/>
    <w:rsid w:val="00AE67A1"/>
    <w:rsid w:val="00AE7025"/>
    <w:rsid w:val="00AE71CF"/>
    <w:rsid w:val="00AE77DF"/>
    <w:rsid w:val="00AE7E99"/>
    <w:rsid w:val="00AF0186"/>
    <w:rsid w:val="00AF060D"/>
    <w:rsid w:val="00AF0E15"/>
    <w:rsid w:val="00AF1445"/>
    <w:rsid w:val="00AF1535"/>
    <w:rsid w:val="00AF155C"/>
    <w:rsid w:val="00AF16C1"/>
    <w:rsid w:val="00AF1CAE"/>
    <w:rsid w:val="00AF1DFD"/>
    <w:rsid w:val="00AF1EA2"/>
    <w:rsid w:val="00AF2098"/>
    <w:rsid w:val="00AF26BB"/>
    <w:rsid w:val="00AF2C9A"/>
    <w:rsid w:val="00AF2CCF"/>
    <w:rsid w:val="00AF2E20"/>
    <w:rsid w:val="00AF3905"/>
    <w:rsid w:val="00AF4012"/>
    <w:rsid w:val="00AF44E7"/>
    <w:rsid w:val="00AF4A74"/>
    <w:rsid w:val="00AF4AE8"/>
    <w:rsid w:val="00AF5A55"/>
    <w:rsid w:val="00AF6846"/>
    <w:rsid w:val="00AF6F16"/>
    <w:rsid w:val="00AF7F28"/>
    <w:rsid w:val="00B00C91"/>
    <w:rsid w:val="00B0196A"/>
    <w:rsid w:val="00B02559"/>
    <w:rsid w:val="00B03263"/>
    <w:rsid w:val="00B035EE"/>
    <w:rsid w:val="00B04D29"/>
    <w:rsid w:val="00B05032"/>
    <w:rsid w:val="00B05403"/>
    <w:rsid w:val="00B057C9"/>
    <w:rsid w:val="00B065BB"/>
    <w:rsid w:val="00B06F20"/>
    <w:rsid w:val="00B12823"/>
    <w:rsid w:val="00B12B5D"/>
    <w:rsid w:val="00B12DAA"/>
    <w:rsid w:val="00B142E8"/>
    <w:rsid w:val="00B1441A"/>
    <w:rsid w:val="00B14DDF"/>
    <w:rsid w:val="00B150D8"/>
    <w:rsid w:val="00B15A20"/>
    <w:rsid w:val="00B15A53"/>
    <w:rsid w:val="00B1618A"/>
    <w:rsid w:val="00B161E3"/>
    <w:rsid w:val="00B165E5"/>
    <w:rsid w:val="00B176CB"/>
    <w:rsid w:val="00B17954"/>
    <w:rsid w:val="00B2049C"/>
    <w:rsid w:val="00B20673"/>
    <w:rsid w:val="00B206FA"/>
    <w:rsid w:val="00B21107"/>
    <w:rsid w:val="00B21384"/>
    <w:rsid w:val="00B219DA"/>
    <w:rsid w:val="00B222AE"/>
    <w:rsid w:val="00B22C66"/>
    <w:rsid w:val="00B22C7E"/>
    <w:rsid w:val="00B23428"/>
    <w:rsid w:val="00B2449E"/>
    <w:rsid w:val="00B24E3E"/>
    <w:rsid w:val="00B256C1"/>
    <w:rsid w:val="00B2573A"/>
    <w:rsid w:val="00B25853"/>
    <w:rsid w:val="00B25D77"/>
    <w:rsid w:val="00B260A9"/>
    <w:rsid w:val="00B266F5"/>
    <w:rsid w:val="00B27057"/>
    <w:rsid w:val="00B27801"/>
    <w:rsid w:val="00B2781F"/>
    <w:rsid w:val="00B301F7"/>
    <w:rsid w:val="00B302D0"/>
    <w:rsid w:val="00B31315"/>
    <w:rsid w:val="00B31A11"/>
    <w:rsid w:val="00B32FED"/>
    <w:rsid w:val="00B3421D"/>
    <w:rsid w:val="00B344A8"/>
    <w:rsid w:val="00B352FF"/>
    <w:rsid w:val="00B3574D"/>
    <w:rsid w:val="00B35791"/>
    <w:rsid w:val="00B35F19"/>
    <w:rsid w:val="00B3645B"/>
    <w:rsid w:val="00B36506"/>
    <w:rsid w:val="00B36B63"/>
    <w:rsid w:val="00B37E32"/>
    <w:rsid w:val="00B40B9D"/>
    <w:rsid w:val="00B40DE2"/>
    <w:rsid w:val="00B41A6D"/>
    <w:rsid w:val="00B43465"/>
    <w:rsid w:val="00B435AF"/>
    <w:rsid w:val="00B44C71"/>
    <w:rsid w:val="00B44F34"/>
    <w:rsid w:val="00B45A08"/>
    <w:rsid w:val="00B45C5B"/>
    <w:rsid w:val="00B466F2"/>
    <w:rsid w:val="00B47929"/>
    <w:rsid w:val="00B47A27"/>
    <w:rsid w:val="00B47E87"/>
    <w:rsid w:val="00B5047F"/>
    <w:rsid w:val="00B50AD3"/>
    <w:rsid w:val="00B515A3"/>
    <w:rsid w:val="00B5230A"/>
    <w:rsid w:val="00B52D5F"/>
    <w:rsid w:val="00B52D92"/>
    <w:rsid w:val="00B53EDC"/>
    <w:rsid w:val="00B5400E"/>
    <w:rsid w:val="00B544B8"/>
    <w:rsid w:val="00B546A5"/>
    <w:rsid w:val="00B550FD"/>
    <w:rsid w:val="00B553C8"/>
    <w:rsid w:val="00B562B8"/>
    <w:rsid w:val="00B567DE"/>
    <w:rsid w:val="00B5685E"/>
    <w:rsid w:val="00B571A2"/>
    <w:rsid w:val="00B5741A"/>
    <w:rsid w:val="00B5792B"/>
    <w:rsid w:val="00B579F8"/>
    <w:rsid w:val="00B57ABF"/>
    <w:rsid w:val="00B62C47"/>
    <w:rsid w:val="00B62D0E"/>
    <w:rsid w:val="00B63802"/>
    <w:rsid w:val="00B653D9"/>
    <w:rsid w:val="00B65489"/>
    <w:rsid w:val="00B65CDB"/>
    <w:rsid w:val="00B65E83"/>
    <w:rsid w:val="00B66586"/>
    <w:rsid w:val="00B66B23"/>
    <w:rsid w:val="00B670CD"/>
    <w:rsid w:val="00B704F1"/>
    <w:rsid w:val="00B7070B"/>
    <w:rsid w:val="00B7077B"/>
    <w:rsid w:val="00B70E96"/>
    <w:rsid w:val="00B7105F"/>
    <w:rsid w:val="00B71538"/>
    <w:rsid w:val="00B71D42"/>
    <w:rsid w:val="00B71F04"/>
    <w:rsid w:val="00B71FD9"/>
    <w:rsid w:val="00B72103"/>
    <w:rsid w:val="00B72D88"/>
    <w:rsid w:val="00B72EB5"/>
    <w:rsid w:val="00B7342E"/>
    <w:rsid w:val="00B737A9"/>
    <w:rsid w:val="00B73CF0"/>
    <w:rsid w:val="00B747F7"/>
    <w:rsid w:val="00B7508B"/>
    <w:rsid w:val="00B750A7"/>
    <w:rsid w:val="00B754B3"/>
    <w:rsid w:val="00B755FB"/>
    <w:rsid w:val="00B75A01"/>
    <w:rsid w:val="00B75A42"/>
    <w:rsid w:val="00B75AE7"/>
    <w:rsid w:val="00B760B2"/>
    <w:rsid w:val="00B766A9"/>
    <w:rsid w:val="00B77055"/>
    <w:rsid w:val="00B775F0"/>
    <w:rsid w:val="00B777E0"/>
    <w:rsid w:val="00B81509"/>
    <w:rsid w:val="00B8194F"/>
    <w:rsid w:val="00B8275E"/>
    <w:rsid w:val="00B82A8F"/>
    <w:rsid w:val="00B82DDB"/>
    <w:rsid w:val="00B838E1"/>
    <w:rsid w:val="00B83FE3"/>
    <w:rsid w:val="00B843A4"/>
    <w:rsid w:val="00B849FE"/>
    <w:rsid w:val="00B84DBF"/>
    <w:rsid w:val="00B85276"/>
    <w:rsid w:val="00B85CBF"/>
    <w:rsid w:val="00B85F89"/>
    <w:rsid w:val="00B860CF"/>
    <w:rsid w:val="00B868DC"/>
    <w:rsid w:val="00B86C51"/>
    <w:rsid w:val="00B86EBB"/>
    <w:rsid w:val="00B87C2A"/>
    <w:rsid w:val="00B90497"/>
    <w:rsid w:val="00B9087F"/>
    <w:rsid w:val="00B91843"/>
    <w:rsid w:val="00B926B0"/>
    <w:rsid w:val="00B946BE"/>
    <w:rsid w:val="00B94DED"/>
    <w:rsid w:val="00B95B20"/>
    <w:rsid w:val="00B96EB1"/>
    <w:rsid w:val="00B97697"/>
    <w:rsid w:val="00BA0733"/>
    <w:rsid w:val="00BA0CD3"/>
    <w:rsid w:val="00BA167F"/>
    <w:rsid w:val="00BA1DCD"/>
    <w:rsid w:val="00BA1F19"/>
    <w:rsid w:val="00BA1FB5"/>
    <w:rsid w:val="00BA21A2"/>
    <w:rsid w:val="00BA2433"/>
    <w:rsid w:val="00BA3CB4"/>
    <w:rsid w:val="00BA3E37"/>
    <w:rsid w:val="00BA4144"/>
    <w:rsid w:val="00BA4536"/>
    <w:rsid w:val="00BA63FC"/>
    <w:rsid w:val="00BA714A"/>
    <w:rsid w:val="00BA7364"/>
    <w:rsid w:val="00BA77A1"/>
    <w:rsid w:val="00BA79F0"/>
    <w:rsid w:val="00BB071D"/>
    <w:rsid w:val="00BB0DEA"/>
    <w:rsid w:val="00BB12E1"/>
    <w:rsid w:val="00BB1FBF"/>
    <w:rsid w:val="00BB2257"/>
    <w:rsid w:val="00BB25F2"/>
    <w:rsid w:val="00BB26C9"/>
    <w:rsid w:val="00BB2874"/>
    <w:rsid w:val="00BB2C16"/>
    <w:rsid w:val="00BB432E"/>
    <w:rsid w:val="00BB482C"/>
    <w:rsid w:val="00BB4DE9"/>
    <w:rsid w:val="00BB5A60"/>
    <w:rsid w:val="00BB5B3F"/>
    <w:rsid w:val="00BB6024"/>
    <w:rsid w:val="00BB6E22"/>
    <w:rsid w:val="00BB7524"/>
    <w:rsid w:val="00BB7863"/>
    <w:rsid w:val="00BC1FDB"/>
    <w:rsid w:val="00BC25E8"/>
    <w:rsid w:val="00BC37EB"/>
    <w:rsid w:val="00BC41E1"/>
    <w:rsid w:val="00BC49B6"/>
    <w:rsid w:val="00BC50EC"/>
    <w:rsid w:val="00BC5E06"/>
    <w:rsid w:val="00BC63ED"/>
    <w:rsid w:val="00BC6B45"/>
    <w:rsid w:val="00BC72B5"/>
    <w:rsid w:val="00BC7A9D"/>
    <w:rsid w:val="00BC7CD6"/>
    <w:rsid w:val="00BD094E"/>
    <w:rsid w:val="00BD09E6"/>
    <w:rsid w:val="00BD11D1"/>
    <w:rsid w:val="00BD18E0"/>
    <w:rsid w:val="00BD1961"/>
    <w:rsid w:val="00BD229C"/>
    <w:rsid w:val="00BD2589"/>
    <w:rsid w:val="00BD2D9C"/>
    <w:rsid w:val="00BD2DE2"/>
    <w:rsid w:val="00BD337F"/>
    <w:rsid w:val="00BD3C58"/>
    <w:rsid w:val="00BD433C"/>
    <w:rsid w:val="00BD445A"/>
    <w:rsid w:val="00BD475D"/>
    <w:rsid w:val="00BD5792"/>
    <w:rsid w:val="00BD63D3"/>
    <w:rsid w:val="00BD652B"/>
    <w:rsid w:val="00BD6808"/>
    <w:rsid w:val="00BD75BF"/>
    <w:rsid w:val="00BD794F"/>
    <w:rsid w:val="00BD79D4"/>
    <w:rsid w:val="00BD7D32"/>
    <w:rsid w:val="00BE0959"/>
    <w:rsid w:val="00BE0A27"/>
    <w:rsid w:val="00BE12EF"/>
    <w:rsid w:val="00BE1464"/>
    <w:rsid w:val="00BE1CA6"/>
    <w:rsid w:val="00BE1CC0"/>
    <w:rsid w:val="00BE2496"/>
    <w:rsid w:val="00BE2770"/>
    <w:rsid w:val="00BE305F"/>
    <w:rsid w:val="00BE36D4"/>
    <w:rsid w:val="00BE4997"/>
    <w:rsid w:val="00BE5550"/>
    <w:rsid w:val="00BE5BB7"/>
    <w:rsid w:val="00BE5CFD"/>
    <w:rsid w:val="00BE6CD3"/>
    <w:rsid w:val="00BE7AE5"/>
    <w:rsid w:val="00BF0969"/>
    <w:rsid w:val="00BF1167"/>
    <w:rsid w:val="00BF11FA"/>
    <w:rsid w:val="00BF1531"/>
    <w:rsid w:val="00BF18C8"/>
    <w:rsid w:val="00BF1EC0"/>
    <w:rsid w:val="00BF27D8"/>
    <w:rsid w:val="00BF2867"/>
    <w:rsid w:val="00BF39B5"/>
    <w:rsid w:val="00BF3F47"/>
    <w:rsid w:val="00BF435D"/>
    <w:rsid w:val="00BF468F"/>
    <w:rsid w:val="00BF5172"/>
    <w:rsid w:val="00BF526B"/>
    <w:rsid w:val="00BF559E"/>
    <w:rsid w:val="00BF5CE1"/>
    <w:rsid w:val="00BF5F8A"/>
    <w:rsid w:val="00BF650E"/>
    <w:rsid w:val="00BF6633"/>
    <w:rsid w:val="00BF6BDD"/>
    <w:rsid w:val="00BF7A69"/>
    <w:rsid w:val="00C00118"/>
    <w:rsid w:val="00C007D2"/>
    <w:rsid w:val="00C00943"/>
    <w:rsid w:val="00C00B16"/>
    <w:rsid w:val="00C010CF"/>
    <w:rsid w:val="00C01460"/>
    <w:rsid w:val="00C01DE9"/>
    <w:rsid w:val="00C022A4"/>
    <w:rsid w:val="00C02486"/>
    <w:rsid w:val="00C02BAB"/>
    <w:rsid w:val="00C03737"/>
    <w:rsid w:val="00C03C6D"/>
    <w:rsid w:val="00C049F1"/>
    <w:rsid w:val="00C04EB2"/>
    <w:rsid w:val="00C059C9"/>
    <w:rsid w:val="00C05D1C"/>
    <w:rsid w:val="00C05EA8"/>
    <w:rsid w:val="00C05EC1"/>
    <w:rsid w:val="00C06049"/>
    <w:rsid w:val="00C061F7"/>
    <w:rsid w:val="00C06DC8"/>
    <w:rsid w:val="00C0728D"/>
    <w:rsid w:val="00C10716"/>
    <w:rsid w:val="00C1076F"/>
    <w:rsid w:val="00C1140E"/>
    <w:rsid w:val="00C11640"/>
    <w:rsid w:val="00C12185"/>
    <w:rsid w:val="00C122A4"/>
    <w:rsid w:val="00C12697"/>
    <w:rsid w:val="00C12D07"/>
    <w:rsid w:val="00C12E04"/>
    <w:rsid w:val="00C1439A"/>
    <w:rsid w:val="00C14768"/>
    <w:rsid w:val="00C14C57"/>
    <w:rsid w:val="00C157CE"/>
    <w:rsid w:val="00C15FE5"/>
    <w:rsid w:val="00C17362"/>
    <w:rsid w:val="00C17E09"/>
    <w:rsid w:val="00C17E49"/>
    <w:rsid w:val="00C17F38"/>
    <w:rsid w:val="00C21EF9"/>
    <w:rsid w:val="00C220DE"/>
    <w:rsid w:val="00C230AF"/>
    <w:rsid w:val="00C238F5"/>
    <w:rsid w:val="00C23C3F"/>
    <w:rsid w:val="00C23DB3"/>
    <w:rsid w:val="00C24083"/>
    <w:rsid w:val="00C24199"/>
    <w:rsid w:val="00C2440E"/>
    <w:rsid w:val="00C244C4"/>
    <w:rsid w:val="00C248FA"/>
    <w:rsid w:val="00C254F6"/>
    <w:rsid w:val="00C25E5D"/>
    <w:rsid w:val="00C25E64"/>
    <w:rsid w:val="00C26A14"/>
    <w:rsid w:val="00C26D9F"/>
    <w:rsid w:val="00C26E57"/>
    <w:rsid w:val="00C270BE"/>
    <w:rsid w:val="00C27672"/>
    <w:rsid w:val="00C27F4A"/>
    <w:rsid w:val="00C30F92"/>
    <w:rsid w:val="00C32DC3"/>
    <w:rsid w:val="00C336D1"/>
    <w:rsid w:val="00C339E9"/>
    <w:rsid w:val="00C33DEF"/>
    <w:rsid w:val="00C340A1"/>
    <w:rsid w:val="00C343BB"/>
    <w:rsid w:val="00C34AE9"/>
    <w:rsid w:val="00C35109"/>
    <w:rsid w:val="00C362B6"/>
    <w:rsid w:val="00C36C05"/>
    <w:rsid w:val="00C36DAA"/>
    <w:rsid w:val="00C37AA2"/>
    <w:rsid w:val="00C401D0"/>
    <w:rsid w:val="00C405D5"/>
    <w:rsid w:val="00C40A6C"/>
    <w:rsid w:val="00C4176D"/>
    <w:rsid w:val="00C41B60"/>
    <w:rsid w:val="00C42138"/>
    <w:rsid w:val="00C4241F"/>
    <w:rsid w:val="00C424FF"/>
    <w:rsid w:val="00C429C9"/>
    <w:rsid w:val="00C45F79"/>
    <w:rsid w:val="00C47BFA"/>
    <w:rsid w:val="00C50505"/>
    <w:rsid w:val="00C5082F"/>
    <w:rsid w:val="00C5104D"/>
    <w:rsid w:val="00C51446"/>
    <w:rsid w:val="00C51A4B"/>
    <w:rsid w:val="00C51C41"/>
    <w:rsid w:val="00C52A4A"/>
    <w:rsid w:val="00C52D7E"/>
    <w:rsid w:val="00C53155"/>
    <w:rsid w:val="00C53BA9"/>
    <w:rsid w:val="00C54166"/>
    <w:rsid w:val="00C54A04"/>
    <w:rsid w:val="00C55411"/>
    <w:rsid w:val="00C554B8"/>
    <w:rsid w:val="00C55FAD"/>
    <w:rsid w:val="00C5665D"/>
    <w:rsid w:val="00C56A52"/>
    <w:rsid w:val="00C56AB3"/>
    <w:rsid w:val="00C56D3B"/>
    <w:rsid w:val="00C57837"/>
    <w:rsid w:val="00C57EBF"/>
    <w:rsid w:val="00C6033D"/>
    <w:rsid w:val="00C603D3"/>
    <w:rsid w:val="00C60525"/>
    <w:rsid w:val="00C60F45"/>
    <w:rsid w:val="00C6113F"/>
    <w:rsid w:val="00C619EC"/>
    <w:rsid w:val="00C62680"/>
    <w:rsid w:val="00C627D6"/>
    <w:rsid w:val="00C62DEF"/>
    <w:rsid w:val="00C633EE"/>
    <w:rsid w:val="00C63AC9"/>
    <w:rsid w:val="00C63E42"/>
    <w:rsid w:val="00C63FF4"/>
    <w:rsid w:val="00C6490E"/>
    <w:rsid w:val="00C64A43"/>
    <w:rsid w:val="00C64B64"/>
    <w:rsid w:val="00C66AAD"/>
    <w:rsid w:val="00C66CBA"/>
    <w:rsid w:val="00C66E81"/>
    <w:rsid w:val="00C67878"/>
    <w:rsid w:val="00C6792E"/>
    <w:rsid w:val="00C72667"/>
    <w:rsid w:val="00C726A6"/>
    <w:rsid w:val="00C727F0"/>
    <w:rsid w:val="00C72FCF"/>
    <w:rsid w:val="00C73177"/>
    <w:rsid w:val="00C73FFC"/>
    <w:rsid w:val="00C742B7"/>
    <w:rsid w:val="00C74505"/>
    <w:rsid w:val="00C74DE4"/>
    <w:rsid w:val="00C7598D"/>
    <w:rsid w:val="00C75AB7"/>
    <w:rsid w:val="00C75DBF"/>
    <w:rsid w:val="00C761CA"/>
    <w:rsid w:val="00C7734C"/>
    <w:rsid w:val="00C77B48"/>
    <w:rsid w:val="00C80714"/>
    <w:rsid w:val="00C80836"/>
    <w:rsid w:val="00C80D20"/>
    <w:rsid w:val="00C80FC5"/>
    <w:rsid w:val="00C811E4"/>
    <w:rsid w:val="00C812E5"/>
    <w:rsid w:val="00C81710"/>
    <w:rsid w:val="00C81BF8"/>
    <w:rsid w:val="00C8295D"/>
    <w:rsid w:val="00C829CF"/>
    <w:rsid w:val="00C8329A"/>
    <w:rsid w:val="00C8349A"/>
    <w:rsid w:val="00C837FE"/>
    <w:rsid w:val="00C84068"/>
    <w:rsid w:val="00C844B9"/>
    <w:rsid w:val="00C85291"/>
    <w:rsid w:val="00C86102"/>
    <w:rsid w:val="00C869F5"/>
    <w:rsid w:val="00C86C57"/>
    <w:rsid w:val="00C87340"/>
    <w:rsid w:val="00C8752F"/>
    <w:rsid w:val="00C877B9"/>
    <w:rsid w:val="00C87E69"/>
    <w:rsid w:val="00C90BD7"/>
    <w:rsid w:val="00C916FC"/>
    <w:rsid w:val="00C91768"/>
    <w:rsid w:val="00C91D7B"/>
    <w:rsid w:val="00C929F6"/>
    <w:rsid w:val="00C92CE0"/>
    <w:rsid w:val="00C92DF6"/>
    <w:rsid w:val="00C92EC9"/>
    <w:rsid w:val="00C933A6"/>
    <w:rsid w:val="00C93AC5"/>
    <w:rsid w:val="00C93DBD"/>
    <w:rsid w:val="00C93E74"/>
    <w:rsid w:val="00C9412A"/>
    <w:rsid w:val="00C9415A"/>
    <w:rsid w:val="00C954E9"/>
    <w:rsid w:val="00C95E1D"/>
    <w:rsid w:val="00C96951"/>
    <w:rsid w:val="00C96AB8"/>
    <w:rsid w:val="00C976F6"/>
    <w:rsid w:val="00C97948"/>
    <w:rsid w:val="00CA0B89"/>
    <w:rsid w:val="00CA10FE"/>
    <w:rsid w:val="00CA11A0"/>
    <w:rsid w:val="00CA25FF"/>
    <w:rsid w:val="00CA2801"/>
    <w:rsid w:val="00CA2872"/>
    <w:rsid w:val="00CA2A8F"/>
    <w:rsid w:val="00CA2D59"/>
    <w:rsid w:val="00CA2EB8"/>
    <w:rsid w:val="00CA3283"/>
    <w:rsid w:val="00CA345B"/>
    <w:rsid w:val="00CA3482"/>
    <w:rsid w:val="00CA40AD"/>
    <w:rsid w:val="00CA430C"/>
    <w:rsid w:val="00CA44BE"/>
    <w:rsid w:val="00CA4BDE"/>
    <w:rsid w:val="00CA4DFB"/>
    <w:rsid w:val="00CA57E0"/>
    <w:rsid w:val="00CA58D0"/>
    <w:rsid w:val="00CA5979"/>
    <w:rsid w:val="00CA5A49"/>
    <w:rsid w:val="00CA5C58"/>
    <w:rsid w:val="00CA66A4"/>
    <w:rsid w:val="00CA703C"/>
    <w:rsid w:val="00CA726D"/>
    <w:rsid w:val="00CB03F8"/>
    <w:rsid w:val="00CB062A"/>
    <w:rsid w:val="00CB08FA"/>
    <w:rsid w:val="00CB0A96"/>
    <w:rsid w:val="00CB0FC8"/>
    <w:rsid w:val="00CB18D2"/>
    <w:rsid w:val="00CB19D0"/>
    <w:rsid w:val="00CB1CD8"/>
    <w:rsid w:val="00CB2DAB"/>
    <w:rsid w:val="00CB3309"/>
    <w:rsid w:val="00CB3659"/>
    <w:rsid w:val="00CB3E52"/>
    <w:rsid w:val="00CB3FDF"/>
    <w:rsid w:val="00CB4BEF"/>
    <w:rsid w:val="00CB6396"/>
    <w:rsid w:val="00CB6D40"/>
    <w:rsid w:val="00CB6F87"/>
    <w:rsid w:val="00CB7584"/>
    <w:rsid w:val="00CB7779"/>
    <w:rsid w:val="00CB78D8"/>
    <w:rsid w:val="00CB7945"/>
    <w:rsid w:val="00CB7CA3"/>
    <w:rsid w:val="00CC046B"/>
    <w:rsid w:val="00CC0A2F"/>
    <w:rsid w:val="00CC0DCC"/>
    <w:rsid w:val="00CC1C73"/>
    <w:rsid w:val="00CC1DBA"/>
    <w:rsid w:val="00CC3DB2"/>
    <w:rsid w:val="00CC43B2"/>
    <w:rsid w:val="00CC537F"/>
    <w:rsid w:val="00CC66DC"/>
    <w:rsid w:val="00CC6982"/>
    <w:rsid w:val="00CC6D3D"/>
    <w:rsid w:val="00CC7758"/>
    <w:rsid w:val="00CC7C66"/>
    <w:rsid w:val="00CD01C2"/>
    <w:rsid w:val="00CD02DE"/>
    <w:rsid w:val="00CD0387"/>
    <w:rsid w:val="00CD05EB"/>
    <w:rsid w:val="00CD1BD9"/>
    <w:rsid w:val="00CD1EC1"/>
    <w:rsid w:val="00CD2490"/>
    <w:rsid w:val="00CD2950"/>
    <w:rsid w:val="00CD434A"/>
    <w:rsid w:val="00CD48A3"/>
    <w:rsid w:val="00CD4FE5"/>
    <w:rsid w:val="00CD5295"/>
    <w:rsid w:val="00CD5A08"/>
    <w:rsid w:val="00CD5AD8"/>
    <w:rsid w:val="00CD6358"/>
    <w:rsid w:val="00CD697D"/>
    <w:rsid w:val="00CD7A32"/>
    <w:rsid w:val="00CE01E1"/>
    <w:rsid w:val="00CE0ECA"/>
    <w:rsid w:val="00CE1102"/>
    <w:rsid w:val="00CE1B72"/>
    <w:rsid w:val="00CE2045"/>
    <w:rsid w:val="00CE227A"/>
    <w:rsid w:val="00CE30DD"/>
    <w:rsid w:val="00CE364C"/>
    <w:rsid w:val="00CE5B3D"/>
    <w:rsid w:val="00CE65DD"/>
    <w:rsid w:val="00CE66EF"/>
    <w:rsid w:val="00CF0A90"/>
    <w:rsid w:val="00CF1108"/>
    <w:rsid w:val="00CF13B1"/>
    <w:rsid w:val="00CF17BA"/>
    <w:rsid w:val="00CF1B90"/>
    <w:rsid w:val="00CF2774"/>
    <w:rsid w:val="00CF289E"/>
    <w:rsid w:val="00CF2EDD"/>
    <w:rsid w:val="00CF30D4"/>
    <w:rsid w:val="00CF30DA"/>
    <w:rsid w:val="00CF3EC3"/>
    <w:rsid w:val="00CF6218"/>
    <w:rsid w:val="00CF6236"/>
    <w:rsid w:val="00CF6473"/>
    <w:rsid w:val="00CF6873"/>
    <w:rsid w:val="00CF68F5"/>
    <w:rsid w:val="00CF6F61"/>
    <w:rsid w:val="00CF6F6A"/>
    <w:rsid w:val="00CF7227"/>
    <w:rsid w:val="00D004B4"/>
    <w:rsid w:val="00D005F0"/>
    <w:rsid w:val="00D00C19"/>
    <w:rsid w:val="00D00E67"/>
    <w:rsid w:val="00D0186E"/>
    <w:rsid w:val="00D01D3B"/>
    <w:rsid w:val="00D03591"/>
    <w:rsid w:val="00D03C4B"/>
    <w:rsid w:val="00D041DE"/>
    <w:rsid w:val="00D048B3"/>
    <w:rsid w:val="00D05433"/>
    <w:rsid w:val="00D05B3D"/>
    <w:rsid w:val="00D06390"/>
    <w:rsid w:val="00D067D3"/>
    <w:rsid w:val="00D06C08"/>
    <w:rsid w:val="00D07AA5"/>
    <w:rsid w:val="00D07B91"/>
    <w:rsid w:val="00D07CC2"/>
    <w:rsid w:val="00D105B1"/>
    <w:rsid w:val="00D10E7D"/>
    <w:rsid w:val="00D11241"/>
    <w:rsid w:val="00D11494"/>
    <w:rsid w:val="00D11E95"/>
    <w:rsid w:val="00D1269C"/>
    <w:rsid w:val="00D12916"/>
    <w:rsid w:val="00D131F0"/>
    <w:rsid w:val="00D13CD7"/>
    <w:rsid w:val="00D156DC"/>
    <w:rsid w:val="00D1577F"/>
    <w:rsid w:val="00D16F4E"/>
    <w:rsid w:val="00D170C8"/>
    <w:rsid w:val="00D17458"/>
    <w:rsid w:val="00D17A27"/>
    <w:rsid w:val="00D17BA1"/>
    <w:rsid w:val="00D17FD2"/>
    <w:rsid w:val="00D20873"/>
    <w:rsid w:val="00D20E16"/>
    <w:rsid w:val="00D21055"/>
    <w:rsid w:val="00D21101"/>
    <w:rsid w:val="00D220A3"/>
    <w:rsid w:val="00D22821"/>
    <w:rsid w:val="00D23105"/>
    <w:rsid w:val="00D23454"/>
    <w:rsid w:val="00D23945"/>
    <w:rsid w:val="00D23EC6"/>
    <w:rsid w:val="00D23F9E"/>
    <w:rsid w:val="00D24ED0"/>
    <w:rsid w:val="00D25313"/>
    <w:rsid w:val="00D253EB"/>
    <w:rsid w:val="00D2559D"/>
    <w:rsid w:val="00D26274"/>
    <w:rsid w:val="00D278CD"/>
    <w:rsid w:val="00D27BC7"/>
    <w:rsid w:val="00D27DDC"/>
    <w:rsid w:val="00D3094A"/>
    <w:rsid w:val="00D309D9"/>
    <w:rsid w:val="00D31975"/>
    <w:rsid w:val="00D320D3"/>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37F5E"/>
    <w:rsid w:val="00D400ED"/>
    <w:rsid w:val="00D402B1"/>
    <w:rsid w:val="00D410E8"/>
    <w:rsid w:val="00D41B34"/>
    <w:rsid w:val="00D422FF"/>
    <w:rsid w:val="00D426F4"/>
    <w:rsid w:val="00D42DE3"/>
    <w:rsid w:val="00D43145"/>
    <w:rsid w:val="00D435B0"/>
    <w:rsid w:val="00D4396D"/>
    <w:rsid w:val="00D43AFB"/>
    <w:rsid w:val="00D43B05"/>
    <w:rsid w:val="00D4469D"/>
    <w:rsid w:val="00D45319"/>
    <w:rsid w:val="00D453E3"/>
    <w:rsid w:val="00D459F1"/>
    <w:rsid w:val="00D4629B"/>
    <w:rsid w:val="00D4653B"/>
    <w:rsid w:val="00D47E1F"/>
    <w:rsid w:val="00D47F0F"/>
    <w:rsid w:val="00D50209"/>
    <w:rsid w:val="00D50303"/>
    <w:rsid w:val="00D5048B"/>
    <w:rsid w:val="00D51588"/>
    <w:rsid w:val="00D51984"/>
    <w:rsid w:val="00D52CBB"/>
    <w:rsid w:val="00D53012"/>
    <w:rsid w:val="00D53392"/>
    <w:rsid w:val="00D5357F"/>
    <w:rsid w:val="00D53B3E"/>
    <w:rsid w:val="00D54148"/>
    <w:rsid w:val="00D546F4"/>
    <w:rsid w:val="00D54FFA"/>
    <w:rsid w:val="00D55DB3"/>
    <w:rsid w:val="00D56F70"/>
    <w:rsid w:val="00D572D3"/>
    <w:rsid w:val="00D57D70"/>
    <w:rsid w:val="00D60349"/>
    <w:rsid w:val="00D606CA"/>
    <w:rsid w:val="00D6082A"/>
    <w:rsid w:val="00D60B58"/>
    <w:rsid w:val="00D60F2E"/>
    <w:rsid w:val="00D61498"/>
    <w:rsid w:val="00D615DA"/>
    <w:rsid w:val="00D615E0"/>
    <w:rsid w:val="00D61D19"/>
    <w:rsid w:val="00D62870"/>
    <w:rsid w:val="00D62F07"/>
    <w:rsid w:val="00D63118"/>
    <w:rsid w:val="00D63B4E"/>
    <w:rsid w:val="00D63ED0"/>
    <w:rsid w:val="00D63F89"/>
    <w:rsid w:val="00D64B30"/>
    <w:rsid w:val="00D668AB"/>
    <w:rsid w:val="00D66A45"/>
    <w:rsid w:val="00D67947"/>
    <w:rsid w:val="00D67CD9"/>
    <w:rsid w:val="00D67FA9"/>
    <w:rsid w:val="00D7084F"/>
    <w:rsid w:val="00D70FB6"/>
    <w:rsid w:val="00D711F3"/>
    <w:rsid w:val="00D712C0"/>
    <w:rsid w:val="00D712F3"/>
    <w:rsid w:val="00D72074"/>
    <w:rsid w:val="00D72266"/>
    <w:rsid w:val="00D72927"/>
    <w:rsid w:val="00D72AD2"/>
    <w:rsid w:val="00D72B8E"/>
    <w:rsid w:val="00D73713"/>
    <w:rsid w:val="00D74863"/>
    <w:rsid w:val="00D7601E"/>
    <w:rsid w:val="00D760BA"/>
    <w:rsid w:val="00D76545"/>
    <w:rsid w:val="00D76655"/>
    <w:rsid w:val="00D7732E"/>
    <w:rsid w:val="00D77429"/>
    <w:rsid w:val="00D776A6"/>
    <w:rsid w:val="00D80011"/>
    <w:rsid w:val="00D8070C"/>
    <w:rsid w:val="00D80F7F"/>
    <w:rsid w:val="00D82B85"/>
    <w:rsid w:val="00D82F45"/>
    <w:rsid w:val="00D83239"/>
    <w:rsid w:val="00D840FD"/>
    <w:rsid w:val="00D84146"/>
    <w:rsid w:val="00D84311"/>
    <w:rsid w:val="00D8461D"/>
    <w:rsid w:val="00D849BC"/>
    <w:rsid w:val="00D84DE2"/>
    <w:rsid w:val="00D850AF"/>
    <w:rsid w:val="00D85C2D"/>
    <w:rsid w:val="00D85E4E"/>
    <w:rsid w:val="00D8647E"/>
    <w:rsid w:val="00D8662A"/>
    <w:rsid w:val="00D867C0"/>
    <w:rsid w:val="00D878E9"/>
    <w:rsid w:val="00D87CA1"/>
    <w:rsid w:val="00D90117"/>
    <w:rsid w:val="00D9074B"/>
    <w:rsid w:val="00D909E3"/>
    <w:rsid w:val="00D90ABC"/>
    <w:rsid w:val="00D90C0B"/>
    <w:rsid w:val="00D9109F"/>
    <w:rsid w:val="00D9161F"/>
    <w:rsid w:val="00D91931"/>
    <w:rsid w:val="00D91DE2"/>
    <w:rsid w:val="00D92107"/>
    <w:rsid w:val="00D924D5"/>
    <w:rsid w:val="00D92CE1"/>
    <w:rsid w:val="00D92CEE"/>
    <w:rsid w:val="00D92DA9"/>
    <w:rsid w:val="00D931CF"/>
    <w:rsid w:val="00D946F2"/>
    <w:rsid w:val="00D94750"/>
    <w:rsid w:val="00D94E05"/>
    <w:rsid w:val="00D958DC"/>
    <w:rsid w:val="00D95D72"/>
    <w:rsid w:val="00D9650E"/>
    <w:rsid w:val="00D96D5E"/>
    <w:rsid w:val="00D9717B"/>
    <w:rsid w:val="00D97215"/>
    <w:rsid w:val="00DA03B0"/>
    <w:rsid w:val="00DA11A8"/>
    <w:rsid w:val="00DA1CE2"/>
    <w:rsid w:val="00DA226B"/>
    <w:rsid w:val="00DA3199"/>
    <w:rsid w:val="00DA319F"/>
    <w:rsid w:val="00DA3E56"/>
    <w:rsid w:val="00DA4024"/>
    <w:rsid w:val="00DA48F1"/>
    <w:rsid w:val="00DA4B46"/>
    <w:rsid w:val="00DA4BA2"/>
    <w:rsid w:val="00DA4C08"/>
    <w:rsid w:val="00DA4FF5"/>
    <w:rsid w:val="00DA53C0"/>
    <w:rsid w:val="00DA53E5"/>
    <w:rsid w:val="00DA57DE"/>
    <w:rsid w:val="00DA641A"/>
    <w:rsid w:val="00DA6C4F"/>
    <w:rsid w:val="00DA72CD"/>
    <w:rsid w:val="00DA7B54"/>
    <w:rsid w:val="00DA7C42"/>
    <w:rsid w:val="00DB0034"/>
    <w:rsid w:val="00DB0B9E"/>
    <w:rsid w:val="00DB1721"/>
    <w:rsid w:val="00DB23E3"/>
    <w:rsid w:val="00DB28CC"/>
    <w:rsid w:val="00DB2981"/>
    <w:rsid w:val="00DB29EF"/>
    <w:rsid w:val="00DB2DB1"/>
    <w:rsid w:val="00DB3476"/>
    <w:rsid w:val="00DB3971"/>
    <w:rsid w:val="00DB3C0A"/>
    <w:rsid w:val="00DB3D33"/>
    <w:rsid w:val="00DB5025"/>
    <w:rsid w:val="00DB546E"/>
    <w:rsid w:val="00DB54DE"/>
    <w:rsid w:val="00DB581E"/>
    <w:rsid w:val="00DB595B"/>
    <w:rsid w:val="00DB5DDE"/>
    <w:rsid w:val="00DB668A"/>
    <w:rsid w:val="00DB67C9"/>
    <w:rsid w:val="00DB6AE5"/>
    <w:rsid w:val="00DB7142"/>
    <w:rsid w:val="00DB75B9"/>
    <w:rsid w:val="00DB7882"/>
    <w:rsid w:val="00DB791C"/>
    <w:rsid w:val="00DB7D24"/>
    <w:rsid w:val="00DB7D68"/>
    <w:rsid w:val="00DC1131"/>
    <w:rsid w:val="00DC1399"/>
    <w:rsid w:val="00DC17F8"/>
    <w:rsid w:val="00DC2082"/>
    <w:rsid w:val="00DC2105"/>
    <w:rsid w:val="00DC27AC"/>
    <w:rsid w:val="00DC2A1E"/>
    <w:rsid w:val="00DC2B26"/>
    <w:rsid w:val="00DC2DDE"/>
    <w:rsid w:val="00DC3288"/>
    <w:rsid w:val="00DC37BB"/>
    <w:rsid w:val="00DC46B8"/>
    <w:rsid w:val="00DC49CA"/>
    <w:rsid w:val="00DC4F83"/>
    <w:rsid w:val="00DC51F5"/>
    <w:rsid w:val="00DC55A5"/>
    <w:rsid w:val="00DC5924"/>
    <w:rsid w:val="00DC5C11"/>
    <w:rsid w:val="00DC6AB5"/>
    <w:rsid w:val="00DC6CD9"/>
    <w:rsid w:val="00DC6E94"/>
    <w:rsid w:val="00DD03B8"/>
    <w:rsid w:val="00DD040E"/>
    <w:rsid w:val="00DD0965"/>
    <w:rsid w:val="00DD0AFF"/>
    <w:rsid w:val="00DD0E9C"/>
    <w:rsid w:val="00DD1381"/>
    <w:rsid w:val="00DD17F0"/>
    <w:rsid w:val="00DD1B6E"/>
    <w:rsid w:val="00DD1C2C"/>
    <w:rsid w:val="00DD2104"/>
    <w:rsid w:val="00DD24B3"/>
    <w:rsid w:val="00DD29F5"/>
    <w:rsid w:val="00DD2D56"/>
    <w:rsid w:val="00DD301C"/>
    <w:rsid w:val="00DD309F"/>
    <w:rsid w:val="00DD393C"/>
    <w:rsid w:val="00DD3A4C"/>
    <w:rsid w:val="00DD3D33"/>
    <w:rsid w:val="00DD4926"/>
    <w:rsid w:val="00DD4BAC"/>
    <w:rsid w:val="00DD57DD"/>
    <w:rsid w:val="00DD5B9B"/>
    <w:rsid w:val="00DE120F"/>
    <w:rsid w:val="00DE22AC"/>
    <w:rsid w:val="00DE2520"/>
    <w:rsid w:val="00DE2732"/>
    <w:rsid w:val="00DE3610"/>
    <w:rsid w:val="00DE36BA"/>
    <w:rsid w:val="00DE4172"/>
    <w:rsid w:val="00DE4356"/>
    <w:rsid w:val="00DE4C76"/>
    <w:rsid w:val="00DE4D6D"/>
    <w:rsid w:val="00DE4DF7"/>
    <w:rsid w:val="00DE57F7"/>
    <w:rsid w:val="00DE64E4"/>
    <w:rsid w:val="00DE66A2"/>
    <w:rsid w:val="00DE6ECD"/>
    <w:rsid w:val="00DE75C5"/>
    <w:rsid w:val="00DE764E"/>
    <w:rsid w:val="00DE7B44"/>
    <w:rsid w:val="00DF1030"/>
    <w:rsid w:val="00DF147B"/>
    <w:rsid w:val="00DF16CE"/>
    <w:rsid w:val="00DF18AF"/>
    <w:rsid w:val="00DF2F8D"/>
    <w:rsid w:val="00DF30ED"/>
    <w:rsid w:val="00DF37C8"/>
    <w:rsid w:val="00DF398C"/>
    <w:rsid w:val="00DF4010"/>
    <w:rsid w:val="00DF404C"/>
    <w:rsid w:val="00DF4A94"/>
    <w:rsid w:val="00DF53E5"/>
    <w:rsid w:val="00DF5658"/>
    <w:rsid w:val="00DF63FA"/>
    <w:rsid w:val="00DF7EC4"/>
    <w:rsid w:val="00E0019C"/>
    <w:rsid w:val="00E00480"/>
    <w:rsid w:val="00E00FA9"/>
    <w:rsid w:val="00E01224"/>
    <w:rsid w:val="00E016FC"/>
    <w:rsid w:val="00E01A1D"/>
    <w:rsid w:val="00E02423"/>
    <w:rsid w:val="00E02C82"/>
    <w:rsid w:val="00E03306"/>
    <w:rsid w:val="00E03CB0"/>
    <w:rsid w:val="00E04C42"/>
    <w:rsid w:val="00E06C71"/>
    <w:rsid w:val="00E072E5"/>
    <w:rsid w:val="00E0797C"/>
    <w:rsid w:val="00E07B0D"/>
    <w:rsid w:val="00E10C1C"/>
    <w:rsid w:val="00E11133"/>
    <w:rsid w:val="00E1282D"/>
    <w:rsid w:val="00E12CC6"/>
    <w:rsid w:val="00E12DC5"/>
    <w:rsid w:val="00E14407"/>
    <w:rsid w:val="00E14FC0"/>
    <w:rsid w:val="00E162BA"/>
    <w:rsid w:val="00E16500"/>
    <w:rsid w:val="00E16B52"/>
    <w:rsid w:val="00E17255"/>
    <w:rsid w:val="00E17544"/>
    <w:rsid w:val="00E178B6"/>
    <w:rsid w:val="00E20BE4"/>
    <w:rsid w:val="00E20F27"/>
    <w:rsid w:val="00E21419"/>
    <w:rsid w:val="00E2152D"/>
    <w:rsid w:val="00E220A8"/>
    <w:rsid w:val="00E225FF"/>
    <w:rsid w:val="00E234C2"/>
    <w:rsid w:val="00E235B1"/>
    <w:rsid w:val="00E235C0"/>
    <w:rsid w:val="00E24AD7"/>
    <w:rsid w:val="00E25433"/>
    <w:rsid w:val="00E255DB"/>
    <w:rsid w:val="00E25793"/>
    <w:rsid w:val="00E257F7"/>
    <w:rsid w:val="00E2616A"/>
    <w:rsid w:val="00E26205"/>
    <w:rsid w:val="00E270C2"/>
    <w:rsid w:val="00E273A4"/>
    <w:rsid w:val="00E302C9"/>
    <w:rsid w:val="00E30926"/>
    <w:rsid w:val="00E31914"/>
    <w:rsid w:val="00E31A81"/>
    <w:rsid w:val="00E32049"/>
    <w:rsid w:val="00E3236C"/>
    <w:rsid w:val="00E324FE"/>
    <w:rsid w:val="00E32C91"/>
    <w:rsid w:val="00E33D46"/>
    <w:rsid w:val="00E34516"/>
    <w:rsid w:val="00E34DDE"/>
    <w:rsid w:val="00E351F1"/>
    <w:rsid w:val="00E354F7"/>
    <w:rsid w:val="00E3648E"/>
    <w:rsid w:val="00E368EC"/>
    <w:rsid w:val="00E376C5"/>
    <w:rsid w:val="00E379E7"/>
    <w:rsid w:val="00E40122"/>
    <w:rsid w:val="00E407E7"/>
    <w:rsid w:val="00E407F3"/>
    <w:rsid w:val="00E40836"/>
    <w:rsid w:val="00E411A0"/>
    <w:rsid w:val="00E41BCC"/>
    <w:rsid w:val="00E42113"/>
    <w:rsid w:val="00E4213A"/>
    <w:rsid w:val="00E42933"/>
    <w:rsid w:val="00E42C92"/>
    <w:rsid w:val="00E433C9"/>
    <w:rsid w:val="00E434EE"/>
    <w:rsid w:val="00E438BD"/>
    <w:rsid w:val="00E43AA8"/>
    <w:rsid w:val="00E44486"/>
    <w:rsid w:val="00E447A8"/>
    <w:rsid w:val="00E44C64"/>
    <w:rsid w:val="00E44E25"/>
    <w:rsid w:val="00E45318"/>
    <w:rsid w:val="00E45CA3"/>
    <w:rsid w:val="00E45D1B"/>
    <w:rsid w:val="00E46513"/>
    <w:rsid w:val="00E4666A"/>
    <w:rsid w:val="00E501C9"/>
    <w:rsid w:val="00E520FA"/>
    <w:rsid w:val="00E524F9"/>
    <w:rsid w:val="00E52A56"/>
    <w:rsid w:val="00E52C74"/>
    <w:rsid w:val="00E52F13"/>
    <w:rsid w:val="00E5332E"/>
    <w:rsid w:val="00E53827"/>
    <w:rsid w:val="00E538DB"/>
    <w:rsid w:val="00E53E3B"/>
    <w:rsid w:val="00E5409B"/>
    <w:rsid w:val="00E540C1"/>
    <w:rsid w:val="00E546CC"/>
    <w:rsid w:val="00E5525F"/>
    <w:rsid w:val="00E5538B"/>
    <w:rsid w:val="00E55C9E"/>
    <w:rsid w:val="00E56B34"/>
    <w:rsid w:val="00E56D22"/>
    <w:rsid w:val="00E57217"/>
    <w:rsid w:val="00E5758B"/>
    <w:rsid w:val="00E57C1E"/>
    <w:rsid w:val="00E60692"/>
    <w:rsid w:val="00E6092A"/>
    <w:rsid w:val="00E60B35"/>
    <w:rsid w:val="00E6106A"/>
    <w:rsid w:val="00E61188"/>
    <w:rsid w:val="00E6124F"/>
    <w:rsid w:val="00E61369"/>
    <w:rsid w:val="00E61618"/>
    <w:rsid w:val="00E61BE3"/>
    <w:rsid w:val="00E620A2"/>
    <w:rsid w:val="00E62310"/>
    <w:rsid w:val="00E62A75"/>
    <w:rsid w:val="00E63B5A"/>
    <w:rsid w:val="00E64146"/>
    <w:rsid w:val="00E64621"/>
    <w:rsid w:val="00E64BF0"/>
    <w:rsid w:val="00E64DA7"/>
    <w:rsid w:val="00E65F24"/>
    <w:rsid w:val="00E65F5F"/>
    <w:rsid w:val="00E669D4"/>
    <w:rsid w:val="00E66E19"/>
    <w:rsid w:val="00E674C9"/>
    <w:rsid w:val="00E67556"/>
    <w:rsid w:val="00E67D23"/>
    <w:rsid w:val="00E67EAE"/>
    <w:rsid w:val="00E67FEE"/>
    <w:rsid w:val="00E7059B"/>
    <w:rsid w:val="00E709EF"/>
    <w:rsid w:val="00E70ACE"/>
    <w:rsid w:val="00E70CD2"/>
    <w:rsid w:val="00E71156"/>
    <w:rsid w:val="00E71963"/>
    <w:rsid w:val="00E71F4F"/>
    <w:rsid w:val="00E72001"/>
    <w:rsid w:val="00E73766"/>
    <w:rsid w:val="00E74ADE"/>
    <w:rsid w:val="00E74F23"/>
    <w:rsid w:val="00E760B1"/>
    <w:rsid w:val="00E760E8"/>
    <w:rsid w:val="00E764F1"/>
    <w:rsid w:val="00E7674B"/>
    <w:rsid w:val="00E76B8C"/>
    <w:rsid w:val="00E76C9B"/>
    <w:rsid w:val="00E77AC1"/>
    <w:rsid w:val="00E77BA9"/>
    <w:rsid w:val="00E77D52"/>
    <w:rsid w:val="00E77F5E"/>
    <w:rsid w:val="00E809D7"/>
    <w:rsid w:val="00E80D4B"/>
    <w:rsid w:val="00E811B5"/>
    <w:rsid w:val="00E81384"/>
    <w:rsid w:val="00E815BC"/>
    <w:rsid w:val="00E8196A"/>
    <w:rsid w:val="00E82814"/>
    <w:rsid w:val="00E828B0"/>
    <w:rsid w:val="00E828F3"/>
    <w:rsid w:val="00E83539"/>
    <w:rsid w:val="00E83988"/>
    <w:rsid w:val="00E841D4"/>
    <w:rsid w:val="00E84645"/>
    <w:rsid w:val="00E84A56"/>
    <w:rsid w:val="00E84DC3"/>
    <w:rsid w:val="00E853A8"/>
    <w:rsid w:val="00E855CD"/>
    <w:rsid w:val="00E8598B"/>
    <w:rsid w:val="00E85F9F"/>
    <w:rsid w:val="00E8629F"/>
    <w:rsid w:val="00E86308"/>
    <w:rsid w:val="00E86364"/>
    <w:rsid w:val="00E875AF"/>
    <w:rsid w:val="00E87A22"/>
    <w:rsid w:val="00E87AAD"/>
    <w:rsid w:val="00E87AD6"/>
    <w:rsid w:val="00E87FDC"/>
    <w:rsid w:val="00E87FF2"/>
    <w:rsid w:val="00E9015A"/>
    <w:rsid w:val="00E90351"/>
    <w:rsid w:val="00E905D0"/>
    <w:rsid w:val="00E90B5C"/>
    <w:rsid w:val="00E90F11"/>
    <w:rsid w:val="00E912C9"/>
    <w:rsid w:val="00E9141D"/>
    <w:rsid w:val="00E91445"/>
    <w:rsid w:val="00E9186A"/>
    <w:rsid w:val="00E918D0"/>
    <w:rsid w:val="00E91ABA"/>
    <w:rsid w:val="00E91E9B"/>
    <w:rsid w:val="00E92EF0"/>
    <w:rsid w:val="00E938DE"/>
    <w:rsid w:val="00E93C28"/>
    <w:rsid w:val="00E9404D"/>
    <w:rsid w:val="00E94854"/>
    <w:rsid w:val="00E94AF7"/>
    <w:rsid w:val="00E954F5"/>
    <w:rsid w:val="00E95641"/>
    <w:rsid w:val="00E95AFF"/>
    <w:rsid w:val="00E95B10"/>
    <w:rsid w:val="00E96289"/>
    <w:rsid w:val="00E96557"/>
    <w:rsid w:val="00E96B4E"/>
    <w:rsid w:val="00E971AD"/>
    <w:rsid w:val="00E971F9"/>
    <w:rsid w:val="00E97930"/>
    <w:rsid w:val="00E97D55"/>
    <w:rsid w:val="00E97DAB"/>
    <w:rsid w:val="00E97DD0"/>
    <w:rsid w:val="00E97E95"/>
    <w:rsid w:val="00E97FED"/>
    <w:rsid w:val="00EA04E7"/>
    <w:rsid w:val="00EA07DC"/>
    <w:rsid w:val="00EA109B"/>
    <w:rsid w:val="00EA1A48"/>
    <w:rsid w:val="00EA2BC8"/>
    <w:rsid w:val="00EA37C6"/>
    <w:rsid w:val="00EA3820"/>
    <w:rsid w:val="00EA4ADB"/>
    <w:rsid w:val="00EA5326"/>
    <w:rsid w:val="00EA6297"/>
    <w:rsid w:val="00EA629E"/>
    <w:rsid w:val="00EA6961"/>
    <w:rsid w:val="00EA6D5D"/>
    <w:rsid w:val="00EA719A"/>
    <w:rsid w:val="00EA79D3"/>
    <w:rsid w:val="00EA7C89"/>
    <w:rsid w:val="00EB0316"/>
    <w:rsid w:val="00EB04D5"/>
    <w:rsid w:val="00EB17A0"/>
    <w:rsid w:val="00EB191A"/>
    <w:rsid w:val="00EB2512"/>
    <w:rsid w:val="00EB2C1D"/>
    <w:rsid w:val="00EB2DAC"/>
    <w:rsid w:val="00EB30DB"/>
    <w:rsid w:val="00EB33CF"/>
    <w:rsid w:val="00EB3489"/>
    <w:rsid w:val="00EB3DEC"/>
    <w:rsid w:val="00EB3F9E"/>
    <w:rsid w:val="00EB4750"/>
    <w:rsid w:val="00EB4870"/>
    <w:rsid w:val="00EB489D"/>
    <w:rsid w:val="00EB5241"/>
    <w:rsid w:val="00EB53F3"/>
    <w:rsid w:val="00EB5927"/>
    <w:rsid w:val="00EB6399"/>
    <w:rsid w:val="00EB6DEE"/>
    <w:rsid w:val="00EC087B"/>
    <w:rsid w:val="00EC115C"/>
    <w:rsid w:val="00EC1C32"/>
    <w:rsid w:val="00EC1D45"/>
    <w:rsid w:val="00EC20CC"/>
    <w:rsid w:val="00EC2215"/>
    <w:rsid w:val="00EC227F"/>
    <w:rsid w:val="00EC248C"/>
    <w:rsid w:val="00EC25A0"/>
    <w:rsid w:val="00EC2B65"/>
    <w:rsid w:val="00EC347E"/>
    <w:rsid w:val="00EC351E"/>
    <w:rsid w:val="00EC3E08"/>
    <w:rsid w:val="00EC3F1F"/>
    <w:rsid w:val="00EC438F"/>
    <w:rsid w:val="00EC4435"/>
    <w:rsid w:val="00EC4876"/>
    <w:rsid w:val="00EC4B61"/>
    <w:rsid w:val="00EC4E4F"/>
    <w:rsid w:val="00EC51B5"/>
    <w:rsid w:val="00EC6180"/>
    <w:rsid w:val="00EC6417"/>
    <w:rsid w:val="00EC7484"/>
    <w:rsid w:val="00EC764F"/>
    <w:rsid w:val="00EC79F9"/>
    <w:rsid w:val="00ED0C81"/>
    <w:rsid w:val="00ED1095"/>
    <w:rsid w:val="00ED1AF6"/>
    <w:rsid w:val="00ED2526"/>
    <w:rsid w:val="00ED2535"/>
    <w:rsid w:val="00ED3F27"/>
    <w:rsid w:val="00ED4326"/>
    <w:rsid w:val="00ED44A8"/>
    <w:rsid w:val="00ED55FB"/>
    <w:rsid w:val="00ED5B15"/>
    <w:rsid w:val="00ED6967"/>
    <w:rsid w:val="00ED6AEA"/>
    <w:rsid w:val="00ED7446"/>
    <w:rsid w:val="00EE0851"/>
    <w:rsid w:val="00EE0B6B"/>
    <w:rsid w:val="00EE15E5"/>
    <w:rsid w:val="00EE15F3"/>
    <w:rsid w:val="00EE1C8F"/>
    <w:rsid w:val="00EE20AC"/>
    <w:rsid w:val="00EE2EBF"/>
    <w:rsid w:val="00EE3B7B"/>
    <w:rsid w:val="00EE428F"/>
    <w:rsid w:val="00EE4AE6"/>
    <w:rsid w:val="00EE502D"/>
    <w:rsid w:val="00EE5377"/>
    <w:rsid w:val="00EE5388"/>
    <w:rsid w:val="00EE54C7"/>
    <w:rsid w:val="00EE662B"/>
    <w:rsid w:val="00EE7458"/>
    <w:rsid w:val="00EE7528"/>
    <w:rsid w:val="00EE7566"/>
    <w:rsid w:val="00EE791D"/>
    <w:rsid w:val="00EF064A"/>
    <w:rsid w:val="00EF0F14"/>
    <w:rsid w:val="00EF100F"/>
    <w:rsid w:val="00EF27D9"/>
    <w:rsid w:val="00EF37CF"/>
    <w:rsid w:val="00EF39B3"/>
    <w:rsid w:val="00EF3FB5"/>
    <w:rsid w:val="00EF4349"/>
    <w:rsid w:val="00EF47E6"/>
    <w:rsid w:val="00EF4945"/>
    <w:rsid w:val="00EF4BC7"/>
    <w:rsid w:val="00EF55E1"/>
    <w:rsid w:val="00EF5BF4"/>
    <w:rsid w:val="00EF6E61"/>
    <w:rsid w:val="00EF6FAE"/>
    <w:rsid w:val="00EF71EA"/>
    <w:rsid w:val="00F00186"/>
    <w:rsid w:val="00F005D4"/>
    <w:rsid w:val="00F00A17"/>
    <w:rsid w:val="00F01625"/>
    <w:rsid w:val="00F0185D"/>
    <w:rsid w:val="00F01FE7"/>
    <w:rsid w:val="00F024B3"/>
    <w:rsid w:val="00F02521"/>
    <w:rsid w:val="00F02D29"/>
    <w:rsid w:val="00F034E1"/>
    <w:rsid w:val="00F03EC9"/>
    <w:rsid w:val="00F04496"/>
    <w:rsid w:val="00F0450F"/>
    <w:rsid w:val="00F04789"/>
    <w:rsid w:val="00F04AB0"/>
    <w:rsid w:val="00F04CDE"/>
    <w:rsid w:val="00F04F18"/>
    <w:rsid w:val="00F050AD"/>
    <w:rsid w:val="00F054CD"/>
    <w:rsid w:val="00F057D9"/>
    <w:rsid w:val="00F06771"/>
    <w:rsid w:val="00F06A2B"/>
    <w:rsid w:val="00F06B9C"/>
    <w:rsid w:val="00F06F4A"/>
    <w:rsid w:val="00F07C21"/>
    <w:rsid w:val="00F100B3"/>
    <w:rsid w:val="00F10912"/>
    <w:rsid w:val="00F111ED"/>
    <w:rsid w:val="00F11AC0"/>
    <w:rsid w:val="00F12761"/>
    <w:rsid w:val="00F129B9"/>
    <w:rsid w:val="00F13E88"/>
    <w:rsid w:val="00F140FA"/>
    <w:rsid w:val="00F14475"/>
    <w:rsid w:val="00F157BC"/>
    <w:rsid w:val="00F159AE"/>
    <w:rsid w:val="00F159CA"/>
    <w:rsid w:val="00F16AC3"/>
    <w:rsid w:val="00F16F97"/>
    <w:rsid w:val="00F17C6D"/>
    <w:rsid w:val="00F2002E"/>
    <w:rsid w:val="00F20218"/>
    <w:rsid w:val="00F203FC"/>
    <w:rsid w:val="00F20B8C"/>
    <w:rsid w:val="00F212F5"/>
    <w:rsid w:val="00F21393"/>
    <w:rsid w:val="00F217CD"/>
    <w:rsid w:val="00F2307F"/>
    <w:rsid w:val="00F23FD5"/>
    <w:rsid w:val="00F24145"/>
    <w:rsid w:val="00F24DA5"/>
    <w:rsid w:val="00F24FDD"/>
    <w:rsid w:val="00F25007"/>
    <w:rsid w:val="00F2531A"/>
    <w:rsid w:val="00F26588"/>
    <w:rsid w:val="00F26CBE"/>
    <w:rsid w:val="00F26FCE"/>
    <w:rsid w:val="00F2705D"/>
    <w:rsid w:val="00F272F8"/>
    <w:rsid w:val="00F275A3"/>
    <w:rsid w:val="00F300D2"/>
    <w:rsid w:val="00F306B5"/>
    <w:rsid w:val="00F316ED"/>
    <w:rsid w:val="00F318BE"/>
    <w:rsid w:val="00F31E11"/>
    <w:rsid w:val="00F32145"/>
    <w:rsid w:val="00F32513"/>
    <w:rsid w:val="00F32AFD"/>
    <w:rsid w:val="00F33634"/>
    <w:rsid w:val="00F34BFB"/>
    <w:rsid w:val="00F34D36"/>
    <w:rsid w:val="00F34D3E"/>
    <w:rsid w:val="00F34E45"/>
    <w:rsid w:val="00F34F9E"/>
    <w:rsid w:val="00F35233"/>
    <w:rsid w:val="00F35B4A"/>
    <w:rsid w:val="00F35BAE"/>
    <w:rsid w:val="00F35F00"/>
    <w:rsid w:val="00F3631F"/>
    <w:rsid w:val="00F369AB"/>
    <w:rsid w:val="00F36C08"/>
    <w:rsid w:val="00F36EC2"/>
    <w:rsid w:val="00F37AEF"/>
    <w:rsid w:val="00F4067D"/>
    <w:rsid w:val="00F40C34"/>
    <w:rsid w:val="00F40F38"/>
    <w:rsid w:val="00F40FB7"/>
    <w:rsid w:val="00F41EC1"/>
    <w:rsid w:val="00F41F6C"/>
    <w:rsid w:val="00F41FBE"/>
    <w:rsid w:val="00F42767"/>
    <w:rsid w:val="00F43091"/>
    <w:rsid w:val="00F43352"/>
    <w:rsid w:val="00F43A09"/>
    <w:rsid w:val="00F441BE"/>
    <w:rsid w:val="00F4518D"/>
    <w:rsid w:val="00F4539A"/>
    <w:rsid w:val="00F45ACC"/>
    <w:rsid w:val="00F45F59"/>
    <w:rsid w:val="00F46BE8"/>
    <w:rsid w:val="00F4725C"/>
    <w:rsid w:val="00F47AED"/>
    <w:rsid w:val="00F5006A"/>
    <w:rsid w:val="00F500CD"/>
    <w:rsid w:val="00F5049C"/>
    <w:rsid w:val="00F5055B"/>
    <w:rsid w:val="00F50F42"/>
    <w:rsid w:val="00F5227B"/>
    <w:rsid w:val="00F52D10"/>
    <w:rsid w:val="00F52EC3"/>
    <w:rsid w:val="00F5328E"/>
    <w:rsid w:val="00F53709"/>
    <w:rsid w:val="00F53833"/>
    <w:rsid w:val="00F54A07"/>
    <w:rsid w:val="00F55318"/>
    <w:rsid w:val="00F5548F"/>
    <w:rsid w:val="00F55498"/>
    <w:rsid w:val="00F555E3"/>
    <w:rsid w:val="00F57768"/>
    <w:rsid w:val="00F57B1E"/>
    <w:rsid w:val="00F604FC"/>
    <w:rsid w:val="00F6266C"/>
    <w:rsid w:val="00F63E23"/>
    <w:rsid w:val="00F641B8"/>
    <w:rsid w:val="00F641F1"/>
    <w:rsid w:val="00F6468F"/>
    <w:rsid w:val="00F6481E"/>
    <w:rsid w:val="00F65283"/>
    <w:rsid w:val="00F653D0"/>
    <w:rsid w:val="00F65E4E"/>
    <w:rsid w:val="00F66178"/>
    <w:rsid w:val="00F66692"/>
    <w:rsid w:val="00F666C3"/>
    <w:rsid w:val="00F6694F"/>
    <w:rsid w:val="00F67FC2"/>
    <w:rsid w:val="00F70768"/>
    <w:rsid w:val="00F7085E"/>
    <w:rsid w:val="00F7098C"/>
    <w:rsid w:val="00F70BBA"/>
    <w:rsid w:val="00F70CBB"/>
    <w:rsid w:val="00F71AB8"/>
    <w:rsid w:val="00F7222D"/>
    <w:rsid w:val="00F72B76"/>
    <w:rsid w:val="00F72F8E"/>
    <w:rsid w:val="00F75194"/>
    <w:rsid w:val="00F754ED"/>
    <w:rsid w:val="00F7598D"/>
    <w:rsid w:val="00F75B57"/>
    <w:rsid w:val="00F761FD"/>
    <w:rsid w:val="00F76454"/>
    <w:rsid w:val="00F7677E"/>
    <w:rsid w:val="00F76F01"/>
    <w:rsid w:val="00F7786E"/>
    <w:rsid w:val="00F779B3"/>
    <w:rsid w:val="00F80FC8"/>
    <w:rsid w:val="00F81AF1"/>
    <w:rsid w:val="00F81BCC"/>
    <w:rsid w:val="00F81E99"/>
    <w:rsid w:val="00F81FE7"/>
    <w:rsid w:val="00F82234"/>
    <w:rsid w:val="00F824CB"/>
    <w:rsid w:val="00F82C79"/>
    <w:rsid w:val="00F82E39"/>
    <w:rsid w:val="00F839C6"/>
    <w:rsid w:val="00F84308"/>
    <w:rsid w:val="00F84360"/>
    <w:rsid w:val="00F846BB"/>
    <w:rsid w:val="00F84BA4"/>
    <w:rsid w:val="00F850F6"/>
    <w:rsid w:val="00F85344"/>
    <w:rsid w:val="00F85EF5"/>
    <w:rsid w:val="00F86069"/>
    <w:rsid w:val="00F8626E"/>
    <w:rsid w:val="00F87AAA"/>
    <w:rsid w:val="00F87DDE"/>
    <w:rsid w:val="00F87ED6"/>
    <w:rsid w:val="00F90E76"/>
    <w:rsid w:val="00F9161B"/>
    <w:rsid w:val="00F91AD1"/>
    <w:rsid w:val="00F92889"/>
    <w:rsid w:val="00F92C2D"/>
    <w:rsid w:val="00F92C81"/>
    <w:rsid w:val="00F92E54"/>
    <w:rsid w:val="00F92EF2"/>
    <w:rsid w:val="00F93207"/>
    <w:rsid w:val="00F94A2E"/>
    <w:rsid w:val="00F94CA8"/>
    <w:rsid w:val="00F95EAD"/>
    <w:rsid w:val="00F96233"/>
    <w:rsid w:val="00F96780"/>
    <w:rsid w:val="00F9716B"/>
    <w:rsid w:val="00F977BA"/>
    <w:rsid w:val="00FA03D8"/>
    <w:rsid w:val="00FA0E4D"/>
    <w:rsid w:val="00FA10CB"/>
    <w:rsid w:val="00FA1186"/>
    <w:rsid w:val="00FA1223"/>
    <w:rsid w:val="00FA12CD"/>
    <w:rsid w:val="00FA152B"/>
    <w:rsid w:val="00FA1767"/>
    <w:rsid w:val="00FA1BD0"/>
    <w:rsid w:val="00FA24EF"/>
    <w:rsid w:val="00FA2B24"/>
    <w:rsid w:val="00FA310B"/>
    <w:rsid w:val="00FA364C"/>
    <w:rsid w:val="00FA37EB"/>
    <w:rsid w:val="00FA3B3B"/>
    <w:rsid w:val="00FA3D47"/>
    <w:rsid w:val="00FA3DD8"/>
    <w:rsid w:val="00FA4433"/>
    <w:rsid w:val="00FA4A10"/>
    <w:rsid w:val="00FA5C86"/>
    <w:rsid w:val="00FA5F6B"/>
    <w:rsid w:val="00FA6725"/>
    <w:rsid w:val="00FA7141"/>
    <w:rsid w:val="00FA7362"/>
    <w:rsid w:val="00FA77D6"/>
    <w:rsid w:val="00FA7841"/>
    <w:rsid w:val="00FB041B"/>
    <w:rsid w:val="00FB05A7"/>
    <w:rsid w:val="00FB0707"/>
    <w:rsid w:val="00FB1D70"/>
    <w:rsid w:val="00FB242C"/>
    <w:rsid w:val="00FB2A34"/>
    <w:rsid w:val="00FB2D69"/>
    <w:rsid w:val="00FB387F"/>
    <w:rsid w:val="00FB4031"/>
    <w:rsid w:val="00FB45D5"/>
    <w:rsid w:val="00FB514D"/>
    <w:rsid w:val="00FB5B49"/>
    <w:rsid w:val="00FB6219"/>
    <w:rsid w:val="00FB6BBE"/>
    <w:rsid w:val="00FB73D2"/>
    <w:rsid w:val="00FB7713"/>
    <w:rsid w:val="00FB77F8"/>
    <w:rsid w:val="00FB7A8C"/>
    <w:rsid w:val="00FB7CA2"/>
    <w:rsid w:val="00FC0374"/>
    <w:rsid w:val="00FC05DA"/>
    <w:rsid w:val="00FC07BC"/>
    <w:rsid w:val="00FC1818"/>
    <w:rsid w:val="00FC205D"/>
    <w:rsid w:val="00FC2205"/>
    <w:rsid w:val="00FC2D95"/>
    <w:rsid w:val="00FC2FF5"/>
    <w:rsid w:val="00FC3726"/>
    <w:rsid w:val="00FC3BB4"/>
    <w:rsid w:val="00FC3FDF"/>
    <w:rsid w:val="00FC5184"/>
    <w:rsid w:val="00FD0191"/>
    <w:rsid w:val="00FD0317"/>
    <w:rsid w:val="00FD108A"/>
    <w:rsid w:val="00FD1132"/>
    <w:rsid w:val="00FD11E2"/>
    <w:rsid w:val="00FD1223"/>
    <w:rsid w:val="00FD1964"/>
    <w:rsid w:val="00FD1E26"/>
    <w:rsid w:val="00FD2C07"/>
    <w:rsid w:val="00FD2E4D"/>
    <w:rsid w:val="00FD2F24"/>
    <w:rsid w:val="00FD33FA"/>
    <w:rsid w:val="00FD39AD"/>
    <w:rsid w:val="00FD39B1"/>
    <w:rsid w:val="00FD40AC"/>
    <w:rsid w:val="00FD412E"/>
    <w:rsid w:val="00FD4489"/>
    <w:rsid w:val="00FD527E"/>
    <w:rsid w:val="00FD5438"/>
    <w:rsid w:val="00FD57C2"/>
    <w:rsid w:val="00FD5FF4"/>
    <w:rsid w:val="00FD639C"/>
    <w:rsid w:val="00FD6778"/>
    <w:rsid w:val="00FD7CF9"/>
    <w:rsid w:val="00FD7EE6"/>
    <w:rsid w:val="00FD7F53"/>
    <w:rsid w:val="00FE049E"/>
    <w:rsid w:val="00FE095B"/>
    <w:rsid w:val="00FE0C7A"/>
    <w:rsid w:val="00FE156E"/>
    <w:rsid w:val="00FE2893"/>
    <w:rsid w:val="00FE29FA"/>
    <w:rsid w:val="00FE2BC1"/>
    <w:rsid w:val="00FE2E49"/>
    <w:rsid w:val="00FE38CC"/>
    <w:rsid w:val="00FE3CE4"/>
    <w:rsid w:val="00FE3F2F"/>
    <w:rsid w:val="00FE459A"/>
    <w:rsid w:val="00FE4774"/>
    <w:rsid w:val="00FE4B02"/>
    <w:rsid w:val="00FE51A8"/>
    <w:rsid w:val="00FE6615"/>
    <w:rsid w:val="00FE6C9E"/>
    <w:rsid w:val="00FE7777"/>
    <w:rsid w:val="00FE779E"/>
    <w:rsid w:val="00FE7E93"/>
    <w:rsid w:val="00FF0B52"/>
    <w:rsid w:val="00FF0F7B"/>
    <w:rsid w:val="00FF20DF"/>
    <w:rsid w:val="00FF36F3"/>
    <w:rsid w:val="00FF4B43"/>
    <w:rsid w:val="00FF4BBF"/>
    <w:rsid w:val="00FF4C67"/>
    <w:rsid w:val="00FF4C6D"/>
    <w:rsid w:val="00FF559F"/>
    <w:rsid w:val="00FF655A"/>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2"/>
    </o:shapelayout>
  </w:shapeDefaults>
  <w:decimalSymbol w:val=","/>
  <w:listSeparator w:val=";"/>
  <w14:docId w14:val="655A9276"/>
  <w15:chartTrackingRefBased/>
  <w15:docId w15:val="{8A1DE959-84BC-4058-8017-ABEF40F8C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2DDD"/>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basedOn w:val="prastasis"/>
    <w:link w:val="AntratsDiagrama"/>
    <w:pPr>
      <w:tabs>
        <w:tab w:val="center" w:pos="4153"/>
        <w:tab w:val="right" w:pos="8306"/>
      </w:tabs>
    </w:pPr>
  </w:style>
  <w:style w:type="paragraph" w:styleId="Porat">
    <w:name w:val="footer"/>
    <w:basedOn w:val="prastasis"/>
    <w:link w:val="PoratDiagrama"/>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uiPriority w:val="99"/>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link w:val="Antrats"/>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basedOn w:val="prastasis"/>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uiPriority w:val="99"/>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table" w:customStyle="1" w:styleId="Lentelstinklelis1">
    <w:name w:val="Lentelės tinklelis1"/>
    <w:basedOn w:val="prastojilentel"/>
    <w:next w:val="Lentelstinklelis"/>
    <w:rsid w:val="00B66586"/>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70044D"/>
    <w:rPr>
      <w:rFonts w:ascii="Tahoma" w:hAnsi="Tahoma" w:cs="Tahoma"/>
      <w:sz w:val="16"/>
      <w:szCs w:val="16"/>
    </w:rPr>
  </w:style>
  <w:style w:type="character" w:customStyle="1" w:styleId="DebesliotekstasDiagrama">
    <w:name w:val="Debesėlio tekstas Diagrama"/>
    <w:link w:val="Debesliotekstas"/>
    <w:rsid w:val="0070044D"/>
    <w:rPr>
      <w:rFonts w:ascii="Tahoma" w:hAnsi="Tahoma" w:cs="Tahoma"/>
      <w:sz w:val="16"/>
      <w:szCs w:val="16"/>
      <w:lang w:eastAsia="en-US"/>
    </w:rPr>
  </w:style>
  <w:style w:type="table" w:customStyle="1" w:styleId="Lentelstinklelis2">
    <w:name w:val="Lentelės tinklelis2"/>
    <w:basedOn w:val="prastojilentel"/>
    <w:next w:val="Lentelstinklelis"/>
    <w:rsid w:val="00F33634"/>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C62FB"/>
    <w:rPr>
      <w:snapToGrid w:val="0"/>
      <w:sz w:val="24"/>
      <w:lang w:val="en-AU" w:eastAsia="en-US"/>
    </w:rPr>
  </w:style>
  <w:style w:type="table" w:customStyle="1" w:styleId="Lentelstinklelis3">
    <w:name w:val="Lentelės tinklelis3"/>
    <w:basedOn w:val="prastojilentel"/>
    <w:next w:val="Lentelstinklelis"/>
    <w:rsid w:val="006C608A"/>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rsid w:val="001F70A6"/>
    <w:rPr>
      <w:i/>
      <w:iCs/>
    </w:rPr>
  </w:style>
  <w:style w:type="character" w:customStyle="1" w:styleId="mtextantrastezalsva">
    <w:name w:val="m_text_antraste_zalsva"/>
    <w:basedOn w:val="Numatytasispastraiposriftas"/>
    <w:rsid w:val="00131B46"/>
  </w:style>
  <w:style w:type="character" w:customStyle="1" w:styleId="PoratDiagrama">
    <w:name w:val="Poraštė Diagrama"/>
    <w:basedOn w:val="Numatytasispastraiposriftas"/>
    <w:link w:val="Porat"/>
    <w:rsid w:val="000A1A03"/>
    <w:rPr>
      <w:sz w:val="24"/>
      <w:lang w:eastAsia="en-US"/>
    </w:rPr>
  </w:style>
  <w:style w:type="character" w:customStyle="1" w:styleId="normaltextrun">
    <w:name w:val="normaltextrun"/>
    <w:basedOn w:val="Numatytasispastraiposriftas"/>
    <w:rsid w:val="00C72667"/>
  </w:style>
  <w:style w:type="character" w:customStyle="1" w:styleId="eop">
    <w:name w:val="eop"/>
    <w:basedOn w:val="Numatytasispastraiposriftas"/>
    <w:rsid w:val="00C72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10593">
      <w:bodyDiv w:val="1"/>
      <w:marLeft w:val="0"/>
      <w:marRight w:val="0"/>
      <w:marTop w:val="0"/>
      <w:marBottom w:val="0"/>
      <w:divBdr>
        <w:top w:val="none" w:sz="0" w:space="0" w:color="auto"/>
        <w:left w:val="none" w:sz="0" w:space="0" w:color="auto"/>
        <w:bottom w:val="none" w:sz="0" w:space="0" w:color="auto"/>
        <w:right w:val="none" w:sz="0" w:space="0" w:color="auto"/>
      </w:divBdr>
    </w:div>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896815484">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418016950">
      <w:bodyDiv w:val="1"/>
      <w:marLeft w:val="0"/>
      <w:marRight w:val="0"/>
      <w:marTop w:val="0"/>
      <w:marBottom w:val="0"/>
      <w:divBdr>
        <w:top w:val="none" w:sz="0" w:space="0" w:color="auto"/>
        <w:left w:val="none" w:sz="0" w:space="0" w:color="auto"/>
        <w:bottom w:val="none" w:sz="0" w:space="0" w:color="auto"/>
        <w:right w:val="none" w:sz="0" w:space="0" w:color="auto"/>
      </w:divBdr>
    </w:div>
    <w:div w:id="1425566445">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666508">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 w:id="199721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79799-6DB0-480B-BD8A-F76F77A5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2</TotalTime>
  <Pages>12</Pages>
  <Words>25863</Words>
  <Characters>14742</Characters>
  <Application>Microsoft Office Word</Application>
  <DocSecurity>0</DocSecurity>
  <Lines>122</Lines>
  <Paragraphs>81</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40524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2022-06-08T13:09:00Z</cp:lastPrinted>
  <dcterms:created xsi:type="dcterms:W3CDTF">2022-06-08T13:12:00Z</dcterms:created>
  <dcterms:modified xsi:type="dcterms:W3CDTF">2022-06-08T13:12:00Z</dcterms:modified>
</cp:coreProperties>
</file>